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26" w:rsidRPr="009E017D" w:rsidRDefault="00CC5726" w:rsidP="00013C2B">
      <w:pPr>
        <w:pStyle w:val="Header"/>
        <w:jc w:val="center"/>
        <w:rPr>
          <w:sz w:val="28"/>
          <w:szCs w:val="28"/>
        </w:rPr>
      </w:pPr>
      <w:r w:rsidRPr="009E017D">
        <w:rPr>
          <w:sz w:val="28"/>
          <w:szCs w:val="28"/>
        </w:rPr>
        <w:t>Сведения</w:t>
      </w:r>
    </w:p>
    <w:p w:rsidR="00CC5726" w:rsidRPr="009E017D" w:rsidRDefault="00CC5726" w:rsidP="00FF16B2">
      <w:pPr>
        <w:ind w:right="126"/>
        <w:jc w:val="center"/>
        <w:rPr>
          <w:sz w:val="28"/>
          <w:szCs w:val="28"/>
        </w:rPr>
      </w:pPr>
      <w:r w:rsidRPr="009E017D">
        <w:rPr>
          <w:sz w:val="28"/>
          <w:szCs w:val="28"/>
        </w:rPr>
        <w:t>о доходах, расходах, об имуществе и обязательствах имущественного характера муниципальных служащих Администрации гор</w:t>
      </w:r>
      <w:r>
        <w:rPr>
          <w:sz w:val="28"/>
          <w:szCs w:val="28"/>
        </w:rPr>
        <w:t xml:space="preserve">ода Шахты и членов их семей за </w:t>
      </w:r>
      <w:r w:rsidRPr="009E017D">
        <w:rPr>
          <w:sz w:val="28"/>
          <w:szCs w:val="28"/>
        </w:rPr>
        <w:t>перио</w:t>
      </w:r>
      <w:r>
        <w:rPr>
          <w:sz w:val="28"/>
          <w:szCs w:val="28"/>
        </w:rPr>
        <w:t>д с 01 января 2020 года по 31 декабря 2020</w:t>
      </w:r>
      <w:r w:rsidRPr="009E017D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CC5726" w:rsidRPr="009E017D" w:rsidRDefault="00CC5726"/>
    <w:tbl>
      <w:tblPr>
        <w:tblW w:w="1658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6"/>
        <w:gridCol w:w="2343"/>
        <w:gridCol w:w="1987"/>
        <w:gridCol w:w="1260"/>
        <w:gridCol w:w="1612"/>
        <w:gridCol w:w="814"/>
        <w:gridCol w:w="985"/>
        <w:gridCol w:w="1550"/>
        <w:gridCol w:w="941"/>
        <w:gridCol w:w="931"/>
        <w:gridCol w:w="1800"/>
        <w:gridCol w:w="1260"/>
        <w:gridCol w:w="512"/>
        <w:gridCol w:w="67"/>
      </w:tblGrid>
      <w:tr w:rsidR="00CC5726" w:rsidRPr="009E017D" w:rsidTr="00585B32">
        <w:trPr>
          <w:gridAfter w:val="1"/>
          <w:wAfter w:w="67" w:type="dxa"/>
          <w:cantSplit/>
          <w:trHeight w:val="1221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04429C">
            <w:pPr>
              <w:ind w:left="175" w:hanging="185"/>
            </w:pPr>
            <w:r w:rsidRPr="009E017D">
              <w:rPr>
                <w:sz w:val="22"/>
                <w:szCs w:val="22"/>
              </w:rPr>
              <w:t>№</w:t>
            </w:r>
          </w:p>
          <w:p w:rsidR="00CC5726" w:rsidRPr="009E017D" w:rsidRDefault="00CC5726" w:rsidP="0004429C">
            <w:pPr>
              <w:ind w:left="175" w:hanging="185"/>
            </w:pPr>
            <w:r w:rsidRPr="009E017D">
              <w:rPr>
                <w:sz w:val="22"/>
                <w:szCs w:val="22"/>
              </w:rPr>
              <w:t>п/п</w:t>
            </w:r>
          </w:p>
        </w:tc>
        <w:tc>
          <w:tcPr>
            <w:tcW w:w="2343" w:type="dxa"/>
            <w:vMerge w:val="restart"/>
            <w:vAlign w:val="center"/>
          </w:tcPr>
          <w:p w:rsidR="00CC5726" w:rsidRPr="009E017D" w:rsidRDefault="00CC5726" w:rsidP="00763DD7">
            <w:pPr>
              <w:jc w:val="center"/>
            </w:pPr>
            <w:r w:rsidRPr="009E017D">
              <w:t>Фамилия и инициалы лица, чьи сведения размещаются</w:t>
            </w:r>
          </w:p>
        </w:tc>
        <w:tc>
          <w:tcPr>
            <w:tcW w:w="1987" w:type="dxa"/>
            <w:vMerge w:val="restart"/>
            <w:textDirection w:val="btLr"/>
            <w:vAlign w:val="center"/>
          </w:tcPr>
          <w:p w:rsidR="00CC5726" w:rsidRPr="009E017D" w:rsidRDefault="00CC5726" w:rsidP="00763DD7">
            <w:pPr>
              <w:ind w:left="113" w:right="113"/>
              <w:jc w:val="center"/>
            </w:pPr>
            <w:r w:rsidRPr="009E017D">
              <w:t>Должность</w:t>
            </w:r>
          </w:p>
        </w:tc>
        <w:tc>
          <w:tcPr>
            <w:tcW w:w="4671" w:type="dxa"/>
            <w:gridSpan w:val="4"/>
            <w:vAlign w:val="center"/>
          </w:tcPr>
          <w:p w:rsidR="00CC5726" w:rsidRPr="0070149C" w:rsidRDefault="00CC5726" w:rsidP="00763DD7">
            <w:pPr>
              <w:jc w:val="center"/>
            </w:pPr>
            <w:r w:rsidRPr="0070149C">
              <w:t>Объекты недвижимости, находящиеся в собственности</w:t>
            </w:r>
          </w:p>
        </w:tc>
        <w:tc>
          <w:tcPr>
            <w:tcW w:w="3422" w:type="dxa"/>
            <w:gridSpan w:val="3"/>
            <w:vAlign w:val="center"/>
          </w:tcPr>
          <w:p w:rsidR="00CC5726" w:rsidRPr="0070149C" w:rsidRDefault="00CC5726" w:rsidP="00763DD7">
            <w:pPr>
              <w:jc w:val="center"/>
            </w:pPr>
            <w:r w:rsidRPr="0070149C">
              <w:t>Объекты недвижимости, находящиеся в пользовании</w:t>
            </w:r>
          </w:p>
        </w:tc>
        <w:tc>
          <w:tcPr>
            <w:tcW w:w="3060" w:type="dxa"/>
            <w:gridSpan w:val="2"/>
            <w:vAlign w:val="center"/>
          </w:tcPr>
          <w:p w:rsidR="00CC5726" w:rsidRPr="009E017D" w:rsidRDefault="00CC5726" w:rsidP="00865835">
            <w:pPr>
              <w:ind w:left="-482"/>
              <w:jc w:val="center"/>
              <w:rPr>
                <w:spacing w:val="-20"/>
                <w:sz w:val="20"/>
                <w:szCs w:val="20"/>
              </w:rPr>
            </w:pPr>
          </w:p>
        </w:tc>
        <w:tc>
          <w:tcPr>
            <w:tcW w:w="512" w:type="dxa"/>
            <w:textDirection w:val="btLr"/>
            <w:vAlign w:val="center"/>
          </w:tcPr>
          <w:p w:rsidR="00CC5726" w:rsidRPr="00C91404" w:rsidRDefault="00CC5726" w:rsidP="00585B32">
            <w:pPr>
              <w:ind w:left="-482" w:right="113"/>
              <w:jc w:val="right"/>
              <w:rPr>
                <w:spacing w:val="-20"/>
                <w:sz w:val="16"/>
                <w:szCs w:val="16"/>
              </w:rPr>
            </w:pPr>
            <w:r w:rsidRPr="009E017D">
              <w:rPr>
                <w:spacing w:val="-20"/>
                <w:sz w:val="20"/>
                <w:szCs w:val="20"/>
              </w:rPr>
              <w:t>Све</w:t>
            </w:r>
            <w:r w:rsidRPr="00C91404">
              <w:rPr>
                <w:spacing w:val="-20"/>
                <w:sz w:val="16"/>
                <w:szCs w:val="16"/>
              </w:rPr>
              <w:t>дения  об источниках получения средств,</w:t>
            </w:r>
          </w:p>
          <w:p w:rsidR="00CC5726" w:rsidRPr="009E017D" w:rsidRDefault="00CC5726" w:rsidP="00585B32">
            <w:pPr>
              <w:ind w:left="-482" w:right="113"/>
              <w:jc w:val="right"/>
              <w:rPr>
                <w:spacing w:val="-20"/>
                <w:sz w:val="20"/>
                <w:szCs w:val="20"/>
              </w:rPr>
            </w:pPr>
            <w:r w:rsidRPr="00C91404">
              <w:rPr>
                <w:spacing w:val="-20"/>
                <w:sz w:val="16"/>
                <w:szCs w:val="16"/>
              </w:rPr>
              <w:t>за счет которых совершена сделка</w:t>
            </w:r>
            <w:r w:rsidRPr="009E017D">
              <w:rPr>
                <w:rStyle w:val="FootnoteReference"/>
                <w:spacing w:val="-20"/>
                <w:sz w:val="20"/>
                <w:szCs w:val="20"/>
              </w:rPr>
              <w:footnoteReference w:id="1"/>
            </w:r>
          </w:p>
        </w:tc>
      </w:tr>
      <w:tr w:rsidR="00CC5726" w:rsidRPr="009E017D" w:rsidTr="00C91404">
        <w:trPr>
          <w:cantSplit/>
          <w:trHeight w:val="1830"/>
        </w:trPr>
        <w:tc>
          <w:tcPr>
            <w:tcW w:w="526" w:type="dxa"/>
            <w:vMerge/>
          </w:tcPr>
          <w:p w:rsidR="00CC5726" w:rsidRPr="009E017D" w:rsidRDefault="00CC5726" w:rsidP="00763DD7">
            <w:pPr>
              <w:pStyle w:val="ListParagraph"/>
              <w:numPr>
                <w:ilvl w:val="0"/>
                <w:numId w:val="1"/>
              </w:numPr>
              <w:ind w:left="175" w:hanging="185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956475"/>
        </w:tc>
        <w:tc>
          <w:tcPr>
            <w:tcW w:w="1987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textDirection w:val="btLr"/>
            <w:vAlign w:val="center"/>
          </w:tcPr>
          <w:p w:rsidR="00CC5726" w:rsidRPr="0070149C" w:rsidRDefault="00CC5726" w:rsidP="00763DD7">
            <w:pPr>
              <w:jc w:val="center"/>
            </w:pPr>
            <w:r w:rsidRPr="0070149C">
              <w:rPr>
                <w:sz w:val="22"/>
                <w:szCs w:val="22"/>
              </w:rPr>
              <w:t>Вид объекта</w:t>
            </w:r>
          </w:p>
        </w:tc>
        <w:tc>
          <w:tcPr>
            <w:tcW w:w="1612" w:type="dxa"/>
            <w:textDirection w:val="btLr"/>
            <w:vAlign w:val="center"/>
          </w:tcPr>
          <w:p w:rsidR="00CC5726" w:rsidRPr="0070149C" w:rsidRDefault="00CC5726" w:rsidP="00763DD7">
            <w:pPr>
              <w:jc w:val="center"/>
            </w:pPr>
            <w:r w:rsidRPr="0070149C">
              <w:t>Вид собственности</w:t>
            </w:r>
          </w:p>
        </w:tc>
        <w:tc>
          <w:tcPr>
            <w:tcW w:w="814" w:type="dxa"/>
            <w:textDirection w:val="btLr"/>
            <w:vAlign w:val="center"/>
          </w:tcPr>
          <w:p w:rsidR="00CC5726" w:rsidRPr="0070149C" w:rsidRDefault="00CC5726" w:rsidP="00763DD7">
            <w:pPr>
              <w:jc w:val="center"/>
              <w:rPr>
                <w:lang w:val="en-US"/>
              </w:rPr>
            </w:pPr>
            <w:r w:rsidRPr="0070149C">
              <w:t>Площадь</w:t>
            </w:r>
          </w:p>
          <w:p w:rsidR="00CC5726" w:rsidRPr="0070149C" w:rsidRDefault="00CC5726" w:rsidP="00763DD7">
            <w:pPr>
              <w:jc w:val="center"/>
            </w:pPr>
            <w:r w:rsidRPr="0070149C">
              <w:t xml:space="preserve"> (кв.м.)</w:t>
            </w:r>
          </w:p>
        </w:tc>
        <w:tc>
          <w:tcPr>
            <w:tcW w:w="985" w:type="dxa"/>
            <w:textDirection w:val="btLr"/>
            <w:vAlign w:val="center"/>
          </w:tcPr>
          <w:p w:rsidR="00CC5726" w:rsidRPr="0070149C" w:rsidRDefault="00CC5726" w:rsidP="00763DD7">
            <w:pPr>
              <w:jc w:val="center"/>
            </w:pPr>
            <w:r w:rsidRPr="0070149C">
              <w:t>Страна расположения</w:t>
            </w:r>
          </w:p>
        </w:tc>
        <w:tc>
          <w:tcPr>
            <w:tcW w:w="1550" w:type="dxa"/>
            <w:textDirection w:val="btLr"/>
            <w:vAlign w:val="center"/>
          </w:tcPr>
          <w:p w:rsidR="00CC5726" w:rsidRPr="0070149C" w:rsidRDefault="00CC5726" w:rsidP="00763DD7">
            <w:pPr>
              <w:ind w:left="113" w:right="113"/>
              <w:jc w:val="center"/>
            </w:pPr>
            <w:r w:rsidRPr="0070149C">
              <w:t>Вид объекта</w:t>
            </w:r>
          </w:p>
        </w:tc>
        <w:tc>
          <w:tcPr>
            <w:tcW w:w="941" w:type="dxa"/>
            <w:textDirection w:val="btLr"/>
            <w:vAlign w:val="center"/>
          </w:tcPr>
          <w:p w:rsidR="00CC5726" w:rsidRPr="0070149C" w:rsidRDefault="00CC5726" w:rsidP="00763DD7">
            <w:pPr>
              <w:ind w:left="113" w:right="113"/>
              <w:jc w:val="center"/>
            </w:pPr>
            <w:r w:rsidRPr="0070149C">
              <w:t>Площадь</w:t>
            </w:r>
          </w:p>
          <w:p w:rsidR="00CC5726" w:rsidRPr="0070149C" w:rsidRDefault="00CC5726" w:rsidP="00763DD7">
            <w:pPr>
              <w:ind w:left="113" w:right="113"/>
              <w:jc w:val="center"/>
            </w:pPr>
            <w:r w:rsidRPr="0070149C">
              <w:t>(кв.м.)</w:t>
            </w:r>
          </w:p>
        </w:tc>
        <w:tc>
          <w:tcPr>
            <w:tcW w:w="931" w:type="dxa"/>
            <w:textDirection w:val="btLr"/>
            <w:vAlign w:val="center"/>
          </w:tcPr>
          <w:p w:rsidR="00CC5726" w:rsidRPr="0070149C" w:rsidRDefault="00CC5726" w:rsidP="00763DD7">
            <w:pPr>
              <w:ind w:left="113" w:right="113"/>
              <w:jc w:val="center"/>
            </w:pPr>
            <w:r w:rsidRPr="0070149C">
              <w:t>Страна расположения</w:t>
            </w:r>
          </w:p>
          <w:p w:rsidR="00CC5726" w:rsidRPr="0070149C" w:rsidRDefault="00CC5726" w:rsidP="00763DD7">
            <w:pPr>
              <w:ind w:left="113" w:right="113"/>
              <w:jc w:val="center"/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CC5726" w:rsidRPr="009E017D" w:rsidRDefault="00CC5726" w:rsidP="00EA2ABE">
            <w:pPr>
              <w:jc w:val="center"/>
            </w:pPr>
            <w:r w:rsidRPr="009E017D">
              <w:t>Транспортные средства (вид, марка)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CC5726" w:rsidRPr="009E017D" w:rsidRDefault="00CC5726" w:rsidP="00EA2ABE">
            <w:pPr>
              <w:jc w:val="center"/>
            </w:pPr>
            <w:r w:rsidRPr="009E017D">
              <w:t>Декларированный годовой доход (руб.)</w:t>
            </w:r>
          </w:p>
        </w:tc>
        <w:tc>
          <w:tcPr>
            <w:tcW w:w="579" w:type="dxa"/>
            <w:gridSpan w:val="2"/>
            <w:tcBorders>
              <w:top w:val="nil"/>
            </w:tcBorders>
          </w:tcPr>
          <w:p w:rsidR="00CC5726" w:rsidRPr="009E017D" w:rsidRDefault="00CC5726" w:rsidP="00956475"/>
        </w:tc>
      </w:tr>
      <w:tr w:rsidR="00CC5726" w:rsidRPr="009E017D" w:rsidTr="00C91404">
        <w:trPr>
          <w:trHeight w:val="690"/>
        </w:trPr>
        <w:tc>
          <w:tcPr>
            <w:tcW w:w="526" w:type="dxa"/>
            <w:vMerge w:val="restart"/>
            <w:vAlign w:val="center"/>
          </w:tcPr>
          <w:p w:rsidR="00CC5726" w:rsidRPr="00872A05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color w:val="FF0000"/>
              </w:rPr>
            </w:pPr>
          </w:p>
        </w:tc>
        <w:tc>
          <w:tcPr>
            <w:tcW w:w="2343" w:type="dxa"/>
            <w:vMerge w:val="restart"/>
          </w:tcPr>
          <w:p w:rsidR="00CC5726" w:rsidRPr="00872A05" w:rsidRDefault="00CC5726" w:rsidP="005967BB">
            <w:pPr>
              <w:rPr>
                <w:highlight w:val="cyan"/>
              </w:rPr>
            </w:pPr>
          </w:p>
          <w:p w:rsidR="00CC5726" w:rsidRPr="00872A05" w:rsidRDefault="00CC5726" w:rsidP="005967BB">
            <w:r w:rsidRPr="00872A05">
              <w:rPr>
                <w:sz w:val="22"/>
                <w:szCs w:val="22"/>
              </w:rPr>
              <w:t xml:space="preserve">Гарина Валерия Сергеевна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Помощник главы Администрации города Шахты</w:t>
            </w:r>
          </w:p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A848FD" w:rsidRDefault="00CC5726" w:rsidP="009F7AD6">
            <w:pPr>
              <w:ind w:left="-108" w:right="-108"/>
              <w:jc w:val="center"/>
            </w:pPr>
            <w:r>
              <w:t>земельный участок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F7AD6" w:rsidRDefault="00CC5726" w:rsidP="0004429C">
            <w:pPr>
              <w:ind w:left="-81" w:right="-108"/>
              <w:jc w:val="center"/>
            </w:pPr>
            <w:r w:rsidRPr="009F7AD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F7AD6" w:rsidRDefault="00CC5726" w:rsidP="005967BB">
            <w:pPr>
              <w:jc w:val="center"/>
            </w:pPr>
            <w:r w:rsidRPr="009F7AD6">
              <w:rPr>
                <w:sz w:val="22"/>
                <w:szCs w:val="22"/>
              </w:rPr>
              <w:t>906,0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F7AD6" w:rsidRDefault="00CC5726" w:rsidP="005967BB">
            <w:pPr>
              <w:jc w:val="center"/>
            </w:pPr>
            <w:r>
              <w:t>Россия</w:t>
            </w:r>
          </w:p>
        </w:tc>
        <w:tc>
          <w:tcPr>
            <w:tcW w:w="1550" w:type="dxa"/>
            <w:vAlign w:val="center"/>
          </w:tcPr>
          <w:p w:rsidR="00CC5726" w:rsidRPr="00A848FD" w:rsidRDefault="00CC5726" w:rsidP="005967BB">
            <w:pPr>
              <w:jc w:val="center"/>
            </w:pPr>
            <w: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9F7AD6" w:rsidRDefault="00CC5726" w:rsidP="005967BB">
            <w:pPr>
              <w:jc w:val="center"/>
            </w:pPr>
            <w:r w:rsidRPr="009F7AD6">
              <w:rPr>
                <w:sz w:val="22"/>
                <w:szCs w:val="22"/>
              </w:rPr>
              <w:t>658,7</w:t>
            </w:r>
          </w:p>
        </w:tc>
        <w:tc>
          <w:tcPr>
            <w:tcW w:w="931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5967BB">
            <w:pPr>
              <w:jc w:val="center"/>
            </w:pPr>
          </w:p>
          <w:p w:rsidR="00CC5726" w:rsidRDefault="00CC5726" w:rsidP="005967BB">
            <w:pPr>
              <w:jc w:val="center"/>
            </w:pPr>
          </w:p>
          <w:p w:rsidR="00CC5726" w:rsidRDefault="00CC5726" w:rsidP="005967BB">
            <w:pPr>
              <w:jc w:val="center"/>
            </w:pPr>
          </w:p>
          <w:p w:rsidR="00CC5726" w:rsidRPr="0086147A" w:rsidRDefault="00CC5726" w:rsidP="005967B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Default="00CC5726" w:rsidP="00865835">
            <w:pPr>
              <w:ind w:left="-108" w:right="-108"/>
              <w:jc w:val="center"/>
            </w:pPr>
          </w:p>
          <w:p w:rsidR="00CC5726" w:rsidRDefault="00CC5726" w:rsidP="00865835">
            <w:pPr>
              <w:ind w:left="-108" w:right="-108"/>
              <w:jc w:val="center"/>
            </w:pPr>
          </w:p>
          <w:p w:rsidR="00CC5726" w:rsidRDefault="00CC5726" w:rsidP="00865835">
            <w:pPr>
              <w:ind w:left="-108" w:right="-108"/>
              <w:jc w:val="center"/>
            </w:pPr>
          </w:p>
          <w:p w:rsidR="00CC5726" w:rsidRDefault="00CC5726" w:rsidP="00865835">
            <w:pPr>
              <w:ind w:left="-108" w:right="-108"/>
              <w:jc w:val="center"/>
            </w:pPr>
          </w:p>
          <w:p w:rsidR="00CC5726" w:rsidRDefault="00CC5726" w:rsidP="00865835">
            <w:pPr>
              <w:ind w:left="-108" w:right="-108"/>
              <w:jc w:val="center"/>
            </w:pPr>
          </w:p>
          <w:p w:rsidR="00CC5726" w:rsidRDefault="00CC5726" w:rsidP="00872A05">
            <w:pPr>
              <w:ind w:right="-108"/>
              <w:jc w:val="center"/>
            </w:pPr>
            <w:r w:rsidRPr="00645DE7">
              <w:rPr>
                <w:sz w:val="22"/>
                <w:szCs w:val="22"/>
              </w:rPr>
              <w:t>473 837,09</w:t>
            </w:r>
          </w:p>
          <w:p w:rsidR="00CC5726" w:rsidRDefault="00CC5726" w:rsidP="00865835">
            <w:pPr>
              <w:ind w:left="-108" w:right="-108"/>
              <w:jc w:val="center"/>
            </w:pPr>
          </w:p>
          <w:p w:rsidR="00CC5726" w:rsidRPr="00645DE7" w:rsidRDefault="00CC5726" w:rsidP="00636ED9">
            <w:pPr>
              <w:ind w:right="-108"/>
            </w:pP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645DE7" w:rsidRDefault="00CC5726" w:rsidP="00865835">
            <w:pPr>
              <w:jc w:val="center"/>
            </w:pPr>
            <w:r w:rsidRPr="00645DE7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5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Default="00CC5726" w:rsidP="005967BB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9F7AD6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9F7AD6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9F7AD6" w:rsidRDefault="00CC5726" w:rsidP="005967BB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Default="00CC5726" w:rsidP="005967BB">
            <w:pPr>
              <w:jc w:val="center"/>
            </w:pPr>
          </w:p>
        </w:tc>
        <w:tc>
          <w:tcPr>
            <w:tcW w:w="1550" w:type="dxa"/>
            <w:vMerge w:val="restart"/>
            <w:vAlign w:val="center"/>
          </w:tcPr>
          <w:p w:rsidR="00CC5726" w:rsidRPr="00A848FD" w:rsidRDefault="00CC5726" w:rsidP="006D37A8">
            <w:pPr>
              <w:jc w:val="center"/>
            </w:pPr>
            <w:r>
              <w:t>жилой дом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F7AD6" w:rsidRDefault="00CC5726" w:rsidP="006D37A8">
            <w:pPr>
              <w:jc w:val="center"/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A848FD" w:rsidRDefault="00CC5726" w:rsidP="006D37A8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86147A" w:rsidRDefault="00CC5726" w:rsidP="005967BB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645DE7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900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Default="00CC5726" w:rsidP="005967BB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CC5726" w:rsidRDefault="00CC5726" w:rsidP="009F7AD6">
            <w:pPr>
              <w:ind w:right="-108"/>
              <w:jc w:val="center"/>
            </w:pPr>
          </w:p>
          <w:p w:rsidR="00CC5726" w:rsidRDefault="00CC5726" w:rsidP="009F7AD6">
            <w:pPr>
              <w:ind w:left="-108" w:right="-108"/>
              <w:jc w:val="center"/>
            </w:pPr>
            <w:r>
              <w:t>жилой дом</w:t>
            </w:r>
          </w:p>
          <w:p w:rsidR="00CC5726" w:rsidRDefault="00CC5726" w:rsidP="009F7AD6">
            <w:pPr>
              <w:ind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9F7AD6" w:rsidRDefault="00CC5726" w:rsidP="0004429C">
            <w:pPr>
              <w:ind w:left="-81" w:right="-108"/>
              <w:jc w:val="center"/>
            </w:pPr>
            <w:r w:rsidRPr="009F7AD6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9F7AD6" w:rsidRDefault="00CC5726" w:rsidP="005967BB">
            <w:pPr>
              <w:jc w:val="center"/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985" w:type="dxa"/>
            <w:vAlign w:val="center"/>
          </w:tcPr>
          <w:p w:rsidR="00CC5726" w:rsidRDefault="00CC5726" w:rsidP="009F7AD6">
            <w:pPr>
              <w:jc w:val="center"/>
            </w:pPr>
            <w: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A848FD" w:rsidRDefault="00CC5726" w:rsidP="005967BB">
            <w:pPr>
              <w:jc w:val="center"/>
              <w:rPr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86147A" w:rsidRDefault="00CC5726" w:rsidP="005967BB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645DE7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50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Default="00CC5726" w:rsidP="005967BB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CC5726" w:rsidRDefault="00CC5726" w:rsidP="009F7AD6">
            <w:pPr>
              <w:ind w:right="-108"/>
              <w:jc w:val="center"/>
            </w:pPr>
            <w: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F7AD6" w:rsidRDefault="00CC5726" w:rsidP="004B2015">
            <w:pPr>
              <w:ind w:left="-81" w:right="-108"/>
              <w:jc w:val="center"/>
            </w:pPr>
            <w:r w:rsidRPr="009F7AD6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Default="00CC5726" w:rsidP="005967BB">
            <w:pPr>
              <w:jc w:val="center"/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985" w:type="dxa"/>
            <w:vAlign w:val="center"/>
          </w:tcPr>
          <w:p w:rsidR="00CC5726" w:rsidRDefault="00CC5726" w:rsidP="004B2015">
            <w:pPr>
              <w:jc w:val="center"/>
            </w:pPr>
            <w: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A848FD" w:rsidRDefault="00CC5726" w:rsidP="005967BB">
            <w:pPr>
              <w:jc w:val="center"/>
              <w:rPr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86147A" w:rsidRDefault="00CC5726" w:rsidP="005967BB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645DE7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95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Default="00CC5726" w:rsidP="005967BB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CC5726" w:rsidRDefault="00CC5726" w:rsidP="00444D02">
            <w:pPr>
              <w:ind w:right="-108"/>
            </w:pPr>
            <w: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F7AD6" w:rsidRDefault="00CC5726" w:rsidP="004B2015">
            <w:pPr>
              <w:ind w:left="-81" w:right="-108"/>
              <w:jc w:val="center"/>
            </w:pPr>
            <w:r w:rsidRPr="009F7AD6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Default="00CC5726" w:rsidP="005967BB">
            <w:pPr>
              <w:jc w:val="center"/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985" w:type="dxa"/>
            <w:vAlign w:val="center"/>
          </w:tcPr>
          <w:p w:rsidR="00CC5726" w:rsidRDefault="00CC5726" w:rsidP="004B2015">
            <w:pPr>
              <w:jc w:val="center"/>
            </w:pPr>
            <w: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A848FD" w:rsidRDefault="00CC5726" w:rsidP="005967BB">
            <w:pPr>
              <w:jc w:val="center"/>
              <w:rPr>
                <w:lang w:val="en-US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A848FD" w:rsidRDefault="00CC5726" w:rsidP="005967BB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86147A" w:rsidRDefault="00CC5726" w:rsidP="005967BB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645DE7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30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 w:val="restart"/>
          </w:tcPr>
          <w:p w:rsidR="00CC5726" w:rsidRPr="009F7AD6" w:rsidRDefault="00CC5726" w:rsidP="005967BB">
            <w:pPr>
              <w:rPr>
                <w:highlight w:val="cyan"/>
              </w:rPr>
            </w:pPr>
            <w:r w:rsidRPr="009F7AD6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C5726" w:rsidRDefault="00CC5726" w:rsidP="009F7AD6">
            <w:pPr>
              <w:ind w:right="-108"/>
              <w:jc w:val="center"/>
            </w:pPr>
            <w: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F7AD6" w:rsidRDefault="00CC5726" w:rsidP="004B2015">
            <w:pPr>
              <w:ind w:left="-81" w:right="-108"/>
              <w:jc w:val="center"/>
            </w:pPr>
            <w: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Default="00CC5726" w:rsidP="005967BB">
            <w:pPr>
              <w:jc w:val="center"/>
            </w:pPr>
            <w: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Default="00CC5726" w:rsidP="004B2015">
            <w:pPr>
              <w:jc w:val="center"/>
            </w:pPr>
            <w:r>
              <w:t>-</w:t>
            </w:r>
          </w:p>
        </w:tc>
        <w:tc>
          <w:tcPr>
            <w:tcW w:w="1550" w:type="dxa"/>
            <w:vAlign w:val="center"/>
          </w:tcPr>
          <w:p w:rsidR="00CC5726" w:rsidRPr="00A848FD" w:rsidRDefault="00CC5726" w:rsidP="005967BB">
            <w:pPr>
              <w:jc w:val="center"/>
            </w:pPr>
            <w: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9F7AD6" w:rsidRDefault="00CC5726" w:rsidP="005967BB">
            <w:pPr>
              <w:jc w:val="center"/>
            </w:pPr>
            <w:r w:rsidRPr="009F7AD6">
              <w:rPr>
                <w:sz w:val="22"/>
                <w:szCs w:val="22"/>
              </w:rPr>
              <w:t>658,7</w:t>
            </w:r>
          </w:p>
        </w:tc>
        <w:tc>
          <w:tcPr>
            <w:tcW w:w="931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86147A" w:rsidRDefault="00CC5726" w:rsidP="005967BB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  <w: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645DE7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5"/>
        </w:trPr>
        <w:tc>
          <w:tcPr>
            <w:tcW w:w="526" w:type="dxa"/>
            <w:vMerge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Pr="009F7AD6" w:rsidRDefault="00CC5726" w:rsidP="005967BB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9F7AD6">
            <w:pPr>
              <w:ind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9F7AD6" w:rsidRDefault="00CC5726" w:rsidP="004B2015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Default="00CC5726" w:rsidP="005967BB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Default="00CC5726" w:rsidP="004B2015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A848FD" w:rsidRDefault="00CC5726" w:rsidP="005967BB">
            <w:pPr>
              <w:jc w:val="center"/>
            </w:pPr>
            <w: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9F7AD6" w:rsidRDefault="00CC5726" w:rsidP="005967BB">
            <w:pPr>
              <w:jc w:val="center"/>
            </w:pPr>
            <w:r w:rsidRPr="009F7AD6">
              <w:rPr>
                <w:sz w:val="22"/>
                <w:szCs w:val="22"/>
              </w:rPr>
              <w:t>114,8</w:t>
            </w:r>
          </w:p>
        </w:tc>
        <w:tc>
          <w:tcPr>
            <w:tcW w:w="931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86147A" w:rsidRDefault="00CC5726" w:rsidP="005967BB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645DE7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645DE7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305"/>
        </w:trPr>
        <w:tc>
          <w:tcPr>
            <w:tcW w:w="526" w:type="dxa"/>
            <w:vMerge w:val="restart"/>
            <w:vAlign w:val="center"/>
          </w:tcPr>
          <w:p w:rsidR="00CC5726" w:rsidRPr="00A848FD" w:rsidRDefault="00CC5726" w:rsidP="00865835">
            <w:pPr>
              <w:numPr>
                <w:ilvl w:val="0"/>
                <w:numId w:val="2"/>
              </w:numPr>
              <w:ind w:left="-119" w:right="-108" w:firstLine="119"/>
              <w:jc w:val="center"/>
              <w:rPr>
                <w:b/>
                <w:color w:val="FF0000"/>
              </w:rPr>
            </w:pPr>
          </w:p>
        </w:tc>
        <w:tc>
          <w:tcPr>
            <w:tcW w:w="2343" w:type="dxa"/>
          </w:tcPr>
          <w:p w:rsidR="00CC5726" w:rsidRPr="00B45472" w:rsidRDefault="00CC5726" w:rsidP="005967BB">
            <w:pPr>
              <w:rPr>
                <w:highlight w:val="cyan"/>
              </w:rPr>
            </w:pPr>
            <w:r w:rsidRPr="00B45472">
              <w:rPr>
                <w:sz w:val="22"/>
                <w:szCs w:val="22"/>
              </w:rPr>
              <w:t>Худяков Игорь Анатольевич</w:t>
            </w:r>
          </w:p>
        </w:tc>
        <w:tc>
          <w:tcPr>
            <w:tcW w:w="1987" w:type="dxa"/>
          </w:tcPr>
          <w:p w:rsidR="00CC5726" w:rsidRPr="00467F7A" w:rsidRDefault="00CC5726" w:rsidP="00636ED9">
            <w:r w:rsidRPr="00467F7A">
              <w:rPr>
                <w:sz w:val="22"/>
                <w:szCs w:val="22"/>
              </w:rPr>
              <w:t>Начальник отдела по мобилизационной работе</w:t>
            </w:r>
          </w:p>
        </w:tc>
        <w:tc>
          <w:tcPr>
            <w:tcW w:w="1260" w:type="dxa"/>
            <w:vAlign w:val="center"/>
          </w:tcPr>
          <w:p w:rsidR="00CC5726" w:rsidRPr="00A848FD" w:rsidRDefault="00CC5726" w:rsidP="001639FC">
            <w:pPr>
              <w:ind w:right="-108"/>
              <w:jc w:val="center"/>
            </w:pPr>
            <w:r w:rsidRPr="00A848F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848FD" w:rsidRDefault="00CC5726" w:rsidP="001639FC">
            <w:pPr>
              <w:ind w:left="-81" w:right="-108"/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848FD" w:rsidRDefault="00CC5726" w:rsidP="001639FC">
            <w:pPr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848FD" w:rsidRDefault="00CC5726" w:rsidP="001639FC">
            <w:pPr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848FD" w:rsidRDefault="00CC5726" w:rsidP="004B2015">
            <w:pPr>
              <w:jc w:val="center"/>
            </w:pPr>
            <w:r w:rsidRPr="00A848F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A848FD" w:rsidRDefault="00CC5726" w:rsidP="004B2015">
            <w:pPr>
              <w:jc w:val="center"/>
              <w:rPr>
                <w:lang w:val="en-US"/>
              </w:rPr>
            </w:pPr>
            <w:r w:rsidRPr="00A848FD">
              <w:rPr>
                <w:sz w:val="22"/>
                <w:szCs w:val="22"/>
                <w:lang w:val="en-US"/>
              </w:rPr>
              <w:t>78</w:t>
            </w:r>
            <w:r w:rsidRPr="00A848FD">
              <w:rPr>
                <w:sz w:val="22"/>
                <w:szCs w:val="22"/>
              </w:rPr>
              <w:t>,</w:t>
            </w:r>
            <w:r w:rsidRPr="00A848F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A848FD" w:rsidRDefault="00CC5726" w:rsidP="004B2015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Default="00CC5726" w:rsidP="009F7AD6">
            <w:pPr>
              <w:jc w:val="center"/>
            </w:pPr>
            <w:r>
              <w:rPr>
                <w:sz w:val="22"/>
                <w:szCs w:val="22"/>
              </w:rPr>
              <w:t>Автомобиль</w:t>
            </w:r>
          </w:p>
          <w:p w:rsidR="00CC5726" w:rsidRPr="00B26428" w:rsidRDefault="00CC5726" w:rsidP="009F7AD6">
            <w:pPr>
              <w:jc w:val="center"/>
            </w:pPr>
            <w:r w:rsidRPr="00B26428">
              <w:rPr>
                <w:sz w:val="22"/>
                <w:szCs w:val="22"/>
              </w:rPr>
              <w:t>ТОЙОТА Функарго</w:t>
            </w:r>
          </w:p>
        </w:tc>
        <w:tc>
          <w:tcPr>
            <w:tcW w:w="1260" w:type="dxa"/>
            <w:vAlign w:val="center"/>
          </w:tcPr>
          <w:p w:rsidR="00CC5726" w:rsidRDefault="00CC5726" w:rsidP="005F0EFB">
            <w:pPr>
              <w:ind w:right="-108"/>
            </w:pPr>
            <w:r>
              <w:rPr>
                <w:sz w:val="22"/>
                <w:szCs w:val="22"/>
              </w:rPr>
              <w:t>1295886,55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58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3" w:type="dxa"/>
          </w:tcPr>
          <w:p w:rsidR="00CC5726" w:rsidRPr="009B1302" w:rsidRDefault="00CC5726" w:rsidP="005967BB">
            <w:r w:rsidRPr="009B130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848FD" w:rsidRDefault="00CC5726" w:rsidP="001639FC">
            <w:pPr>
              <w:ind w:right="-108"/>
              <w:jc w:val="center"/>
            </w:pPr>
            <w:r w:rsidRPr="00A848F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848FD" w:rsidRDefault="00CC5726" w:rsidP="001639FC">
            <w:pPr>
              <w:ind w:left="-81" w:right="-108"/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848FD" w:rsidRDefault="00CC5726" w:rsidP="001639FC">
            <w:pPr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848FD" w:rsidRDefault="00CC5726" w:rsidP="001639FC">
            <w:pPr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A848FD" w:rsidRDefault="00CC5726" w:rsidP="005967BB">
            <w:pPr>
              <w:jc w:val="center"/>
              <w:rPr>
                <w:lang w:val="en-US"/>
              </w:rPr>
            </w:pPr>
            <w:r w:rsidRPr="00A848FD">
              <w:rPr>
                <w:sz w:val="22"/>
                <w:szCs w:val="22"/>
                <w:lang w:val="en-US"/>
              </w:rPr>
              <w:t>78</w:t>
            </w:r>
            <w:r w:rsidRPr="00A848FD">
              <w:rPr>
                <w:sz w:val="22"/>
                <w:szCs w:val="22"/>
              </w:rPr>
              <w:t>,</w:t>
            </w:r>
            <w:r w:rsidRPr="00A848F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A848FD" w:rsidRDefault="00CC5726" w:rsidP="005967BB">
            <w:pPr>
              <w:jc w:val="center"/>
            </w:pPr>
            <w:r w:rsidRPr="00A848F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A848FD" w:rsidRDefault="00CC5726" w:rsidP="00865835">
            <w:pPr>
              <w:ind w:left="-108" w:right="-108"/>
              <w:jc w:val="center"/>
            </w:pPr>
            <w:r w:rsidRPr="00A848F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A848FD" w:rsidRDefault="00CC5726" w:rsidP="00865835">
            <w:pPr>
              <w:jc w:val="center"/>
            </w:pPr>
            <w:r w:rsidRPr="00A848F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2343" w:type="dxa"/>
            <w:vMerge w:val="restart"/>
          </w:tcPr>
          <w:p w:rsidR="00CC5726" w:rsidRPr="00E66DB3" w:rsidRDefault="00CC5726" w:rsidP="005A7859">
            <w:r w:rsidRPr="00E66DB3">
              <w:rPr>
                <w:sz w:val="22"/>
                <w:szCs w:val="22"/>
              </w:rPr>
              <w:t>Алексеенко</w:t>
            </w:r>
          </w:p>
          <w:p w:rsidR="00CC5726" w:rsidRPr="009E017D" w:rsidRDefault="00CC5726" w:rsidP="005A7859">
            <w:r w:rsidRPr="00E66DB3">
              <w:rPr>
                <w:sz w:val="22"/>
                <w:szCs w:val="22"/>
              </w:rPr>
              <w:t>Виктория Анатольевна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отдела муниципальной службы</w:t>
            </w:r>
          </w:p>
        </w:tc>
        <w:tc>
          <w:tcPr>
            <w:tcW w:w="1260" w:type="dxa"/>
            <w:vAlign w:val="center"/>
          </w:tcPr>
          <w:p w:rsidR="00CC5726" w:rsidRPr="00FE4777" w:rsidRDefault="00CC5726" w:rsidP="0004429C">
            <w:pPr>
              <w:ind w:left="-108" w:right="-108"/>
              <w:jc w:val="center"/>
            </w:pPr>
            <w:r w:rsidRPr="00FE47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FE4777" w:rsidRDefault="00CC5726" w:rsidP="0004429C">
            <w:pPr>
              <w:ind w:left="-81" w:right="-108"/>
              <w:jc w:val="center"/>
            </w:pPr>
            <w:r w:rsidRPr="00FE47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46,5</w:t>
            </w:r>
          </w:p>
        </w:tc>
        <w:tc>
          <w:tcPr>
            <w:tcW w:w="985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704B3D">
            <w:pPr>
              <w:ind w:left="-288" w:firstLine="288"/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1 024 829,04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E4777" w:rsidRDefault="00CC5726" w:rsidP="0004429C">
            <w:pPr>
              <w:ind w:left="-108" w:right="-108"/>
              <w:jc w:val="center"/>
            </w:pPr>
            <w:r w:rsidRPr="00FE477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FE4777" w:rsidRDefault="00CC5726" w:rsidP="0004429C">
            <w:pPr>
              <w:ind w:left="-81" w:right="-108"/>
              <w:jc w:val="center"/>
            </w:pPr>
            <w:r w:rsidRPr="00FE47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24,0</w:t>
            </w:r>
          </w:p>
        </w:tc>
        <w:tc>
          <w:tcPr>
            <w:tcW w:w="985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E4777" w:rsidRDefault="00CC5726" w:rsidP="0004429C">
            <w:pPr>
              <w:ind w:left="-108" w:right="-108"/>
              <w:jc w:val="center"/>
            </w:pPr>
            <w:r w:rsidRPr="00FE4777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12" w:type="dxa"/>
            <w:vAlign w:val="center"/>
          </w:tcPr>
          <w:p w:rsidR="00CC5726" w:rsidRPr="00FE4777" w:rsidRDefault="00CC5726" w:rsidP="0004429C">
            <w:pPr>
              <w:ind w:left="-81" w:right="-108"/>
              <w:jc w:val="center"/>
            </w:pPr>
            <w:r w:rsidRPr="00FE47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26,0</w:t>
            </w:r>
          </w:p>
        </w:tc>
        <w:tc>
          <w:tcPr>
            <w:tcW w:w="985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FF0000"/>
              </w:rPr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E4777" w:rsidRDefault="00CC5726" w:rsidP="0004429C">
            <w:pPr>
              <w:ind w:left="-108" w:right="-108"/>
              <w:jc w:val="center"/>
            </w:pPr>
            <w:r w:rsidRPr="00FE477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FE4777" w:rsidRDefault="00CC5726" w:rsidP="0004429C">
            <w:pPr>
              <w:ind w:left="-81" w:right="-108"/>
              <w:jc w:val="center"/>
            </w:pPr>
            <w:r w:rsidRPr="00FE47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54,5</w:t>
            </w:r>
          </w:p>
        </w:tc>
        <w:tc>
          <w:tcPr>
            <w:tcW w:w="985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46,5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763DD7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763DD7">
            <w:pPr>
              <w:jc w:val="center"/>
            </w:pPr>
            <w:r w:rsidRPr="009E017D">
              <w:rPr>
                <w:sz w:val="22"/>
                <w:szCs w:val="22"/>
              </w:rPr>
              <w:t>ХУНДАЙ ТУКСОН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933 785,44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E4777" w:rsidRDefault="00CC5726" w:rsidP="0004429C">
            <w:pPr>
              <w:ind w:left="-108" w:right="-108"/>
              <w:jc w:val="center"/>
            </w:pPr>
            <w:r w:rsidRPr="00FE47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FE4777" w:rsidRDefault="00CC5726" w:rsidP="0004429C">
            <w:pPr>
              <w:ind w:left="-81" w:right="-108"/>
              <w:jc w:val="center"/>
            </w:pPr>
            <w:r w:rsidRPr="00FE47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510,0</w:t>
            </w:r>
          </w:p>
        </w:tc>
        <w:tc>
          <w:tcPr>
            <w:tcW w:w="985" w:type="dxa"/>
            <w:vAlign w:val="center"/>
          </w:tcPr>
          <w:p w:rsidR="00CC5726" w:rsidRPr="00FE4777" w:rsidRDefault="00CC5726" w:rsidP="00763DD7">
            <w:pPr>
              <w:jc w:val="center"/>
            </w:pPr>
            <w:r w:rsidRPr="00FE47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108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</w:tcPr>
          <w:p w:rsidR="00CC5726" w:rsidRPr="00B45472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B45472" w:rsidRDefault="00CC5726" w:rsidP="005A7859">
            <w:r w:rsidRPr="00B45472">
              <w:t xml:space="preserve">Шанина Лидия Николаевна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Заведующий сектором кадрового делопроизводства</w:t>
            </w:r>
            <w:r w:rsidRPr="00525839">
              <w:t xml:space="preserve"> </w:t>
            </w:r>
            <w:r w:rsidRPr="00525839">
              <w:rPr>
                <w:sz w:val="22"/>
                <w:szCs w:val="22"/>
              </w:rPr>
              <w:t>отдела муниципальной службы</w:t>
            </w:r>
          </w:p>
        </w:tc>
        <w:tc>
          <w:tcPr>
            <w:tcW w:w="1260" w:type="dxa"/>
            <w:vAlign w:val="center"/>
          </w:tcPr>
          <w:p w:rsidR="00CC5726" w:rsidRPr="00753B1D" w:rsidRDefault="00CC5726" w:rsidP="0004429C">
            <w:pPr>
              <w:ind w:left="-108" w:right="-108"/>
              <w:jc w:val="center"/>
            </w:pPr>
            <w:r w:rsidRPr="00753B1D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753B1D" w:rsidRDefault="00CC5726" w:rsidP="000B736E">
            <w:pPr>
              <w:ind w:left="-81" w:right="-108"/>
              <w:jc w:val="center"/>
            </w:pPr>
            <w:r w:rsidRPr="00753B1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53B1D" w:rsidRDefault="00CC5726" w:rsidP="000B736E">
            <w:pPr>
              <w:jc w:val="center"/>
            </w:pPr>
            <w:r w:rsidRPr="00753B1D">
              <w:rPr>
                <w:sz w:val="22"/>
                <w:szCs w:val="22"/>
              </w:rPr>
              <w:t>21,3</w:t>
            </w:r>
          </w:p>
        </w:tc>
        <w:tc>
          <w:tcPr>
            <w:tcW w:w="985" w:type="dxa"/>
            <w:vAlign w:val="center"/>
          </w:tcPr>
          <w:p w:rsidR="00CC5726" w:rsidRPr="00753B1D" w:rsidRDefault="00CC5726" w:rsidP="00763DD7">
            <w:pPr>
              <w:jc w:val="center"/>
            </w:pPr>
            <w:r w:rsidRPr="00753B1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753B1D" w:rsidRDefault="00CC5726" w:rsidP="00763DD7">
            <w:pPr>
              <w:jc w:val="center"/>
            </w:pPr>
            <w:r w:rsidRPr="00753B1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753B1D" w:rsidRDefault="00CC5726" w:rsidP="00763DD7">
            <w:pPr>
              <w:jc w:val="center"/>
            </w:pPr>
            <w:r w:rsidRPr="00753B1D">
              <w:rPr>
                <w:sz w:val="22"/>
                <w:szCs w:val="22"/>
              </w:rPr>
              <w:t>49,6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  <w:r w:rsidRPr="00A848F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753B1D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763DD7">
            <w:pPr>
              <w:jc w:val="center"/>
            </w:pPr>
            <w:r>
              <w:t xml:space="preserve">Ниссан джук </w:t>
            </w:r>
          </w:p>
        </w:tc>
        <w:tc>
          <w:tcPr>
            <w:tcW w:w="1260" w:type="dxa"/>
            <w:vAlign w:val="center"/>
          </w:tcPr>
          <w:p w:rsidR="00CC5726" w:rsidRPr="00753B1D" w:rsidRDefault="00CC5726" w:rsidP="00865835">
            <w:pPr>
              <w:ind w:left="-108" w:right="-108"/>
              <w:jc w:val="center"/>
            </w:pPr>
            <w:r w:rsidRPr="00753B1D">
              <w:rPr>
                <w:sz w:val="22"/>
                <w:szCs w:val="22"/>
              </w:rPr>
              <w:t>459 249,61</w:t>
            </w:r>
          </w:p>
        </w:tc>
        <w:tc>
          <w:tcPr>
            <w:tcW w:w="579" w:type="dxa"/>
            <w:gridSpan w:val="2"/>
            <w:vAlign w:val="center"/>
          </w:tcPr>
          <w:p w:rsidR="00CC5726" w:rsidRPr="00753B1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03"/>
        </w:trPr>
        <w:tc>
          <w:tcPr>
            <w:tcW w:w="526" w:type="dxa"/>
            <w:vAlign w:val="center"/>
          </w:tcPr>
          <w:p w:rsidR="00CC5726" w:rsidRPr="00A1796C" w:rsidRDefault="00CC5726" w:rsidP="008A287C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2343" w:type="dxa"/>
          </w:tcPr>
          <w:p w:rsidR="00CC5726" w:rsidRPr="00B45472" w:rsidRDefault="00CC5726" w:rsidP="005A7859">
            <w:r w:rsidRPr="00B45472">
              <w:rPr>
                <w:sz w:val="22"/>
                <w:szCs w:val="22"/>
              </w:rPr>
              <w:t xml:space="preserve">Кузнецова Надежда Александровна </w:t>
            </w:r>
          </w:p>
        </w:tc>
        <w:tc>
          <w:tcPr>
            <w:tcW w:w="1987" w:type="dxa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Начальник отдела контроля исполнения поручений</w:t>
            </w:r>
          </w:p>
        </w:tc>
        <w:tc>
          <w:tcPr>
            <w:tcW w:w="1260" w:type="dxa"/>
          </w:tcPr>
          <w:p w:rsidR="00CC5726" w:rsidRDefault="00CC5726" w:rsidP="00A1796C">
            <w:pPr>
              <w:ind w:left="-108" w:right="-108"/>
              <w:jc w:val="center"/>
              <w:rPr>
                <w:highlight w:val="lightGray"/>
              </w:rPr>
            </w:pPr>
          </w:p>
          <w:p w:rsidR="00CC5726" w:rsidRPr="00191113" w:rsidRDefault="00CC5726" w:rsidP="00B45472">
            <w:pPr>
              <w:ind w:right="-108"/>
              <w:jc w:val="center"/>
              <w:rPr>
                <w:highlight w:val="lightGray"/>
              </w:rPr>
            </w:pPr>
            <w:r w:rsidRPr="00A1796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1796C" w:rsidRDefault="00CC5726" w:rsidP="00A1796C">
            <w:pPr>
              <w:ind w:right="-108"/>
              <w:jc w:val="center"/>
            </w:pPr>
            <w:r w:rsidRPr="00A1796C">
              <w:t>-</w:t>
            </w:r>
          </w:p>
        </w:tc>
        <w:tc>
          <w:tcPr>
            <w:tcW w:w="814" w:type="dxa"/>
            <w:vAlign w:val="center"/>
          </w:tcPr>
          <w:p w:rsidR="00CC5726" w:rsidRPr="00A1796C" w:rsidRDefault="00CC5726" w:rsidP="00A1796C">
            <w:pPr>
              <w:jc w:val="center"/>
            </w:pPr>
            <w:r w:rsidRPr="00A1796C">
              <w:t>-</w:t>
            </w:r>
          </w:p>
        </w:tc>
        <w:tc>
          <w:tcPr>
            <w:tcW w:w="985" w:type="dxa"/>
            <w:vAlign w:val="center"/>
          </w:tcPr>
          <w:p w:rsidR="00CC5726" w:rsidRPr="00A1796C" w:rsidRDefault="00CC5726" w:rsidP="00A1796C">
            <w:pPr>
              <w:jc w:val="center"/>
            </w:pPr>
            <w:r w:rsidRPr="00A1796C">
              <w:t>-</w:t>
            </w:r>
          </w:p>
        </w:tc>
        <w:tc>
          <w:tcPr>
            <w:tcW w:w="1550" w:type="dxa"/>
            <w:vAlign w:val="center"/>
          </w:tcPr>
          <w:p w:rsidR="00CC5726" w:rsidRPr="00A1796C" w:rsidRDefault="00CC5726" w:rsidP="00CD13DF">
            <w:pPr>
              <w:jc w:val="center"/>
            </w:pPr>
            <w:r w:rsidRPr="00A1796C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A1796C" w:rsidRDefault="00CC5726" w:rsidP="00CD13DF">
            <w:pPr>
              <w:jc w:val="center"/>
            </w:pPr>
            <w:r w:rsidRPr="00A1796C">
              <w:rPr>
                <w:sz w:val="22"/>
                <w:szCs w:val="22"/>
              </w:rPr>
              <w:t>120,3</w:t>
            </w:r>
          </w:p>
        </w:tc>
        <w:tc>
          <w:tcPr>
            <w:tcW w:w="931" w:type="dxa"/>
            <w:vAlign w:val="center"/>
          </w:tcPr>
          <w:p w:rsidR="00CC5726" w:rsidRPr="00A1796C" w:rsidRDefault="00CC5726" w:rsidP="00CD13DF">
            <w:pPr>
              <w:jc w:val="center"/>
            </w:pPr>
            <w:r w:rsidRPr="00A1796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CD13D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A1796C" w:rsidRDefault="00CC5726" w:rsidP="00865835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519 827,46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A848FD" w:rsidRDefault="00CC5726" w:rsidP="008A287C">
            <w:pPr>
              <w:numPr>
                <w:ilvl w:val="0"/>
                <w:numId w:val="2"/>
              </w:numPr>
              <w:rPr>
                <w:b/>
                <w:color w:val="0000FF"/>
              </w:rPr>
            </w:pPr>
          </w:p>
        </w:tc>
        <w:tc>
          <w:tcPr>
            <w:tcW w:w="2343" w:type="dxa"/>
            <w:vMerge w:val="restart"/>
          </w:tcPr>
          <w:p w:rsidR="00CC5726" w:rsidRPr="00B45472" w:rsidRDefault="00CC5726" w:rsidP="005A7859">
            <w:r w:rsidRPr="00B45472">
              <w:rPr>
                <w:sz w:val="22"/>
                <w:szCs w:val="22"/>
              </w:rPr>
              <w:t>Ушакова</w:t>
            </w:r>
          </w:p>
          <w:p w:rsidR="00CC5726" w:rsidRPr="00B45472" w:rsidRDefault="00CC5726" w:rsidP="005A7859">
            <w:r w:rsidRPr="00B45472">
              <w:rPr>
                <w:sz w:val="22"/>
                <w:szCs w:val="22"/>
              </w:rPr>
              <w:t>Ольга Владимировна</w:t>
            </w:r>
          </w:p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Начальник контрольно-ревизионного отдела</w:t>
            </w: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416,0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AF264D" w:rsidRDefault="00CC5726" w:rsidP="00CD13DF">
            <w:pPr>
              <w:jc w:val="center"/>
              <w:rPr>
                <w:bCs/>
              </w:rPr>
            </w:pPr>
            <w:r w:rsidRPr="00AF264D">
              <w:rPr>
                <w:bCs/>
                <w:sz w:val="22"/>
                <w:szCs w:val="22"/>
              </w:rPr>
              <w:t>Автомобиль</w:t>
            </w:r>
          </w:p>
          <w:p w:rsidR="00CC5726" w:rsidRPr="00AF264D" w:rsidRDefault="00CC5726" w:rsidP="00CD13DF">
            <w:pPr>
              <w:jc w:val="center"/>
            </w:pPr>
            <w:r>
              <w:rPr>
                <w:bCs/>
                <w:sz w:val="22"/>
                <w:szCs w:val="22"/>
              </w:rPr>
              <w:t>НИССАН террано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830 646,81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787,0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106,4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баня-дачный дом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88,3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79,4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56,1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A848F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264D" w:rsidRDefault="00CC5726" w:rsidP="0004429C">
            <w:pPr>
              <w:ind w:left="-108" w:right="-108"/>
              <w:jc w:val="center"/>
            </w:pPr>
            <w:r w:rsidRPr="00AF264D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612" w:type="dxa"/>
            <w:vAlign w:val="center"/>
          </w:tcPr>
          <w:p w:rsidR="00CC5726" w:rsidRPr="00AF264D" w:rsidRDefault="00CC5726" w:rsidP="0004429C">
            <w:pPr>
              <w:ind w:left="-81" w:right="-108"/>
              <w:jc w:val="center"/>
            </w:pPr>
            <w:r w:rsidRPr="00AF264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B4C87" w:rsidRDefault="00CC5726" w:rsidP="00CD13DF">
            <w:pPr>
              <w:jc w:val="center"/>
            </w:pPr>
            <w:r w:rsidRPr="004B4C87">
              <w:rPr>
                <w:sz w:val="22"/>
                <w:szCs w:val="22"/>
              </w:rPr>
              <w:t>9</w:t>
            </w:r>
          </w:p>
        </w:tc>
        <w:tc>
          <w:tcPr>
            <w:tcW w:w="985" w:type="dxa"/>
            <w:vAlign w:val="center"/>
          </w:tcPr>
          <w:p w:rsidR="00CC5726" w:rsidRPr="00AF264D" w:rsidRDefault="00CC5726" w:rsidP="00CD13DF">
            <w:pPr>
              <w:jc w:val="center"/>
            </w:pPr>
            <w:r w:rsidRPr="00AF26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color w:val="0000FF"/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  <w:rPr>
                <w:color w:val="0000FF"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  <w:rPr>
                <w:color w:val="0000FF"/>
              </w:rPr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B45472" w:rsidRDefault="00CC5726" w:rsidP="008A287C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2343" w:type="dxa"/>
          </w:tcPr>
          <w:p w:rsidR="00CC5726" w:rsidRPr="00B45472" w:rsidRDefault="00CC5726" w:rsidP="005A7859">
            <w:r w:rsidRPr="00B45472">
              <w:rPr>
                <w:sz w:val="22"/>
                <w:szCs w:val="22"/>
              </w:rPr>
              <w:t>Гречкина</w:t>
            </w:r>
          </w:p>
          <w:p w:rsidR="00CC5726" w:rsidRPr="00B45472" w:rsidRDefault="00CC5726" w:rsidP="005A7859">
            <w:r w:rsidRPr="00B45472">
              <w:rPr>
                <w:sz w:val="22"/>
                <w:szCs w:val="22"/>
              </w:rPr>
              <w:t>Ольга Михайловна</w:t>
            </w:r>
          </w:p>
        </w:tc>
        <w:tc>
          <w:tcPr>
            <w:tcW w:w="1987" w:type="dxa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Заместитель начальника контрольно-ревизионного отдела</w:t>
            </w:r>
          </w:p>
        </w:tc>
        <w:tc>
          <w:tcPr>
            <w:tcW w:w="1260" w:type="dxa"/>
            <w:vAlign w:val="center"/>
          </w:tcPr>
          <w:p w:rsidR="00CC5726" w:rsidRPr="00727FE4" w:rsidRDefault="00CC5726" w:rsidP="0004429C">
            <w:pPr>
              <w:ind w:left="-108" w:right="-108"/>
              <w:jc w:val="center"/>
            </w:pPr>
            <w:r w:rsidRPr="00727FE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27FE4" w:rsidRDefault="00CC5726" w:rsidP="0004429C">
            <w:pPr>
              <w:ind w:left="-81" w:right="-108"/>
              <w:jc w:val="center"/>
            </w:pPr>
            <w:r w:rsidRPr="00727FE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44,0</w:t>
            </w:r>
          </w:p>
        </w:tc>
        <w:tc>
          <w:tcPr>
            <w:tcW w:w="985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771 935,88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B45472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B45472" w:rsidRDefault="00CC5726" w:rsidP="005A7859">
            <w:r w:rsidRPr="00B45472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B45472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727FE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727FE4" w:rsidRDefault="00CC5726" w:rsidP="0004429C">
            <w:pPr>
              <w:ind w:left="-81" w:right="-108"/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727FE4" w:rsidRDefault="00CC5726" w:rsidP="00CD13DF">
            <w:pPr>
              <w:jc w:val="center"/>
            </w:pPr>
            <w:r w:rsidRPr="00727FE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727FE4" w:rsidRDefault="00CC5726" w:rsidP="00CD13DF">
            <w:pPr>
              <w:jc w:val="center"/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931" w:type="dxa"/>
            <w:vAlign w:val="center"/>
          </w:tcPr>
          <w:p w:rsidR="00CC5726" w:rsidRPr="00727FE4" w:rsidRDefault="00CC5726" w:rsidP="00CD13DF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CD13D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FB3673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b/>
              </w:rPr>
            </w:pPr>
          </w:p>
        </w:tc>
        <w:tc>
          <w:tcPr>
            <w:tcW w:w="2343" w:type="dxa"/>
            <w:vMerge w:val="restart"/>
          </w:tcPr>
          <w:p w:rsidR="00CC5726" w:rsidRPr="00B45472" w:rsidRDefault="00CC5726" w:rsidP="005A7859">
            <w:r w:rsidRPr="00B45472">
              <w:rPr>
                <w:sz w:val="22"/>
                <w:szCs w:val="22"/>
              </w:rPr>
              <w:t>Заричук Леонид Дмитриевич</w:t>
            </w:r>
          </w:p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Начальник правового управления</w:t>
            </w: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72248" w:rsidRDefault="00CC5726" w:rsidP="0004429C">
            <w:pPr>
              <w:ind w:left="-81" w:right="-108"/>
              <w:jc w:val="center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304B4" w:rsidRDefault="00CC5726" w:rsidP="00CD13DF">
            <w:pPr>
              <w:jc w:val="center"/>
              <w:rPr>
                <w:sz w:val="20"/>
                <w:szCs w:val="20"/>
              </w:rPr>
            </w:pPr>
            <w:r w:rsidRPr="000304B4">
              <w:rPr>
                <w:sz w:val="20"/>
                <w:szCs w:val="20"/>
              </w:rPr>
              <w:t>1190,0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0304B4" w:rsidRDefault="00CC5726" w:rsidP="00CD13DF">
            <w:pPr>
              <w:jc w:val="center"/>
            </w:pPr>
            <w:r w:rsidRPr="000304B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0304B4" w:rsidRDefault="00CC5726" w:rsidP="00CD13DF">
            <w:pPr>
              <w:jc w:val="center"/>
            </w:pPr>
            <w:r w:rsidRPr="000304B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0304B4" w:rsidRDefault="00CC5726" w:rsidP="00CD13DF">
            <w:pPr>
              <w:jc w:val="center"/>
            </w:pPr>
            <w:r w:rsidRPr="000304B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CD13DF">
            <w:pPr>
              <w:jc w:val="center"/>
            </w:pPr>
            <w:r w:rsidRPr="009E017D">
              <w:rPr>
                <w:sz w:val="22"/>
                <w:szCs w:val="22"/>
              </w:rPr>
              <w:t>Автомобиль Мазда СХ-7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B45472">
            <w:r w:rsidRPr="009E017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150660,</w:t>
            </w:r>
            <w:r w:rsidRPr="009E017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72248" w:rsidRDefault="00CC5726" w:rsidP="0004429C">
            <w:pPr>
              <w:ind w:left="-81" w:right="-108"/>
              <w:jc w:val="center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483,0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72248" w:rsidRDefault="00CC5726" w:rsidP="0004429C">
            <w:pPr>
              <w:ind w:left="-81" w:right="-108"/>
              <w:jc w:val="center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12,0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612" w:type="dxa"/>
            <w:vAlign w:val="center"/>
          </w:tcPr>
          <w:p w:rsidR="00CC5726" w:rsidRPr="00B72248" w:rsidRDefault="00CC5726" w:rsidP="0004429C">
            <w:pPr>
              <w:ind w:left="-81" w:right="-108"/>
              <w:jc w:val="center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645,0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B72248" w:rsidRDefault="00CC5726" w:rsidP="0004429C">
            <w:pPr>
              <w:ind w:left="-81" w:right="-108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44,5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CD13DF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B72248" w:rsidRDefault="00CC5726" w:rsidP="0004429C">
            <w:pPr>
              <w:ind w:left="-81" w:right="-108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73,0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дача</w:t>
            </w:r>
          </w:p>
        </w:tc>
        <w:tc>
          <w:tcPr>
            <w:tcW w:w="1612" w:type="dxa"/>
          </w:tcPr>
          <w:p w:rsidR="00CC5726" w:rsidRPr="00B72248" w:rsidRDefault="00CC5726" w:rsidP="0004429C">
            <w:pPr>
              <w:ind w:left="-81" w:right="-108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12" w:type="dxa"/>
          </w:tcPr>
          <w:p w:rsidR="00CC5726" w:rsidRPr="00B72248" w:rsidRDefault="00CC5726" w:rsidP="0004429C">
            <w:pPr>
              <w:ind w:left="-81" w:right="-108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10,3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rPr>
                <w:color w:val="0000FF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72248" w:rsidRDefault="00CC5726" w:rsidP="0004429C">
            <w:pPr>
              <w:ind w:left="-108" w:right="-108"/>
              <w:jc w:val="center"/>
            </w:pPr>
            <w:r w:rsidRPr="00B72248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12" w:type="dxa"/>
          </w:tcPr>
          <w:p w:rsidR="00CC5726" w:rsidRPr="00B72248" w:rsidRDefault="00CC5726" w:rsidP="0004429C">
            <w:pPr>
              <w:ind w:left="-81" w:right="-108"/>
            </w:pPr>
            <w:r w:rsidRPr="00B7224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52,5</w:t>
            </w:r>
          </w:p>
        </w:tc>
        <w:tc>
          <w:tcPr>
            <w:tcW w:w="985" w:type="dxa"/>
            <w:vAlign w:val="center"/>
          </w:tcPr>
          <w:p w:rsidR="00CC5726" w:rsidRPr="00B72248" w:rsidRDefault="00CC5726" w:rsidP="005032F6">
            <w:pPr>
              <w:jc w:val="center"/>
            </w:pPr>
            <w:r w:rsidRPr="00B7224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CD13D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D13D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Коваль</w:t>
            </w:r>
          </w:p>
          <w:p w:rsidR="00CC5726" w:rsidRPr="009E017D" w:rsidRDefault="00CC5726" w:rsidP="005A7859">
            <w:r w:rsidRPr="0026332C">
              <w:rPr>
                <w:sz w:val="22"/>
                <w:szCs w:val="22"/>
              </w:rPr>
              <w:t>Светлана Алексеевна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Заведующая сектором претензионно-исковой работы правового управления</w:t>
            </w:r>
          </w:p>
        </w:tc>
        <w:tc>
          <w:tcPr>
            <w:tcW w:w="1260" w:type="dxa"/>
            <w:vAlign w:val="center"/>
          </w:tcPr>
          <w:p w:rsidR="00CC5726" w:rsidRPr="00E46E0F" w:rsidRDefault="00CC5726" w:rsidP="0004429C">
            <w:pPr>
              <w:ind w:left="-108" w:right="-108"/>
              <w:jc w:val="center"/>
            </w:pPr>
            <w:r w:rsidRPr="00E46E0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(1/6)</w:t>
            </w:r>
          </w:p>
        </w:tc>
        <w:tc>
          <w:tcPr>
            <w:tcW w:w="814" w:type="dxa"/>
            <w:vAlign w:val="center"/>
          </w:tcPr>
          <w:p w:rsidR="00CC5726" w:rsidRPr="00E46E0F" w:rsidRDefault="00CC5726" w:rsidP="005032F6">
            <w:pPr>
              <w:jc w:val="center"/>
            </w:pPr>
            <w:r w:rsidRPr="00E46E0F">
              <w:rPr>
                <w:sz w:val="22"/>
                <w:szCs w:val="22"/>
              </w:rPr>
              <w:t>60,1</w:t>
            </w:r>
          </w:p>
        </w:tc>
        <w:tc>
          <w:tcPr>
            <w:tcW w:w="985" w:type="dxa"/>
            <w:vAlign w:val="center"/>
          </w:tcPr>
          <w:p w:rsidR="00CC5726" w:rsidRPr="00E46E0F" w:rsidRDefault="00CC5726" w:rsidP="005032F6">
            <w:pPr>
              <w:jc w:val="center"/>
            </w:pPr>
            <w:r w:rsidRPr="00E46E0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E46E0F" w:rsidRDefault="00CC5726" w:rsidP="005032F6">
            <w:pPr>
              <w:jc w:val="center"/>
            </w:pPr>
            <w:r w:rsidRPr="00E46E0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E46E0F" w:rsidRDefault="00CC5726" w:rsidP="005032F6">
            <w:pPr>
              <w:jc w:val="center"/>
            </w:pPr>
            <w:r w:rsidRPr="00E46E0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E46E0F" w:rsidRDefault="00CC5726" w:rsidP="005032F6">
            <w:pPr>
              <w:jc w:val="center"/>
            </w:pPr>
            <w:r w:rsidRPr="00E46E0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E46E0F" w:rsidRDefault="00CC5726" w:rsidP="00865835">
            <w:pPr>
              <w:jc w:val="center"/>
            </w:pPr>
            <w:r w:rsidRPr="00E46E0F">
              <w:rPr>
                <w:sz w:val="22"/>
                <w:szCs w:val="22"/>
              </w:rPr>
              <w:t>520 875,06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5669D" w:rsidRDefault="00CC5726" w:rsidP="0004429C">
            <w:pPr>
              <w:ind w:left="-108" w:right="-108"/>
              <w:jc w:val="center"/>
            </w:pPr>
            <w:r w:rsidRPr="00A5669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60,1</w:t>
            </w:r>
          </w:p>
        </w:tc>
        <w:tc>
          <w:tcPr>
            <w:tcW w:w="985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928 991,36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5669D" w:rsidRDefault="00CC5726" w:rsidP="0004429C">
            <w:pPr>
              <w:ind w:left="-108" w:right="-108"/>
              <w:jc w:val="center"/>
            </w:pPr>
            <w:r w:rsidRPr="00A5669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(1/6)</w:t>
            </w:r>
          </w:p>
        </w:tc>
        <w:tc>
          <w:tcPr>
            <w:tcW w:w="814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60,1</w:t>
            </w:r>
          </w:p>
        </w:tc>
        <w:tc>
          <w:tcPr>
            <w:tcW w:w="985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5669D" w:rsidRDefault="00CC5726" w:rsidP="005032F6">
            <w:pPr>
              <w:jc w:val="center"/>
            </w:pPr>
            <w:r w:rsidRPr="00A5669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Карелина Юлия Леонидовна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CC5726" w:rsidRPr="0033409F" w:rsidRDefault="00CC5726" w:rsidP="0004429C">
            <w:pPr>
              <w:ind w:left="-108" w:right="-108"/>
              <w:jc w:val="center"/>
            </w:pPr>
            <w:r w:rsidRPr="0033409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33409F" w:rsidRDefault="00CC5726" w:rsidP="005032F6">
            <w:pPr>
              <w:jc w:val="center"/>
            </w:pPr>
            <w:r w:rsidRPr="0033409F">
              <w:rPr>
                <w:sz w:val="22"/>
                <w:szCs w:val="22"/>
              </w:rPr>
              <w:t>568,0</w:t>
            </w:r>
          </w:p>
        </w:tc>
        <w:tc>
          <w:tcPr>
            <w:tcW w:w="985" w:type="dxa"/>
            <w:vAlign w:val="center"/>
          </w:tcPr>
          <w:p w:rsidR="00CC5726" w:rsidRPr="0033409F" w:rsidRDefault="00CC5726" w:rsidP="005032F6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3409F" w:rsidRDefault="00CC5726" w:rsidP="005375FD">
            <w:pPr>
              <w:jc w:val="center"/>
            </w:pPr>
            <w:r w:rsidRPr="0033409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3409F" w:rsidRDefault="00CC5726" w:rsidP="005375FD">
            <w:pPr>
              <w:jc w:val="center"/>
            </w:pPr>
            <w:r w:rsidRPr="0033409F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33409F" w:rsidRDefault="00CC5726" w:rsidP="005375FD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 ВАЗ 21124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620 695,20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3409F" w:rsidRDefault="00CC5726" w:rsidP="0004429C">
            <w:pPr>
              <w:ind w:left="-108" w:right="-108"/>
              <w:jc w:val="center"/>
            </w:pPr>
            <w:r w:rsidRPr="0033409F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64,9</w:t>
            </w:r>
          </w:p>
        </w:tc>
        <w:tc>
          <w:tcPr>
            <w:tcW w:w="985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3409F" w:rsidRDefault="00CC5726" w:rsidP="0004429C">
            <w:pPr>
              <w:ind w:left="-108" w:right="-108"/>
              <w:jc w:val="center"/>
            </w:pPr>
            <w:r w:rsidRPr="0033409F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33409F" w:rsidRDefault="00CC5726" w:rsidP="0004429C">
            <w:pPr>
              <w:ind w:left="-81" w:right="-108"/>
              <w:jc w:val="center"/>
            </w:pPr>
            <w:r w:rsidRPr="003340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85,5</w:t>
            </w:r>
          </w:p>
        </w:tc>
        <w:tc>
          <w:tcPr>
            <w:tcW w:w="985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3409F" w:rsidRDefault="00CC5726" w:rsidP="0004429C">
            <w:pPr>
              <w:ind w:left="-108" w:right="-108"/>
              <w:jc w:val="center"/>
            </w:pPr>
            <w:r w:rsidRPr="0033409F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19,8</w:t>
            </w:r>
          </w:p>
        </w:tc>
        <w:tc>
          <w:tcPr>
            <w:tcW w:w="985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3409F" w:rsidRDefault="00CC5726" w:rsidP="0004429C">
            <w:pPr>
              <w:ind w:left="-108" w:right="-108"/>
              <w:jc w:val="center"/>
            </w:pPr>
            <w:r w:rsidRPr="0033409F">
              <w:rPr>
                <w:sz w:val="22"/>
                <w:szCs w:val="22"/>
              </w:rPr>
              <w:t>кухня</w:t>
            </w:r>
          </w:p>
        </w:tc>
        <w:tc>
          <w:tcPr>
            <w:tcW w:w="1612" w:type="dxa"/>
            <w:vAlign w:val="center"/>
          </w:tcPr>
          <w:p w:rsidR="00CC5726" w:rsidRPr="004B44A8" w:rsidRDefault="00CC5726" w:rsidP="0004429C">
            <w:pPr>
              <w:ind w:left="-81" w:right="-108"/>
              <w:jc w:val="center"/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18,4</w:t>
            </w:r>
          </w:p>
        </w:tc>
        <w:tc>
          <w:tcPr>
            <w:tcW w:w="985" w:type="dxa"/>
            <w:vAlign w:val="center"/>
          </w:tcPr>
          <w:p w:rsidR="00CC5726" w:rsidRPr="0033409F" w:rsidRDefault="00CC5726" w:rsidP="00F864B1">
            <w:pPr>
              <w:jc w:val="center"/>
            </w:pPr>
            <w:r w:rsidRPr="003340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F864B1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земельный участок</w:t>
            </w:r>
          </w:p>
          <w:p w:rsidR="00CC5726" w:rsidRDefault="00CC5726" w:rsidP="0004429C">
            <w:pPr>
              <w:ind w:left="-108" w:right="-108"/>
              <w:jc w:val="center"/>
            </w:pPr>
          </w:p>
          <w:p w:rsidR="00CC5726" w:rsidRDefault="00CC5726" w:rsidP="0004429C">
            <w:pPr>
              <w:ind w:left="-108" w:right="-108"/>
              <w:jc w:val="center"/>
            </w:pPr>
          </w:p>
          <w:p w:rsidR="00CC5726" w:rsidRPr="00451177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568,0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229 059,29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F864B1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</w:p>
          <w:p w:rsidR="00CC5726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жилой дом</w:t>
            </w:r>
          </w:p>
          <w:p w:rsidR="00CC5726" w:rsidRDefault="00CC5726" w:rsidP="0004429C">
            <w:pPr>
              <w:ind w:left="-108" w:right="-108"/>
              <w:jc w:val="center"/>
            </w:pPr>
          </w:p>
          <w:p w:rsidR="00CC5726" w:rsidRPr="00451177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64,9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F864B1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19,8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F864B1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кухня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18,4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568,0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F864B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64,9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F864B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19,8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F864B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кухня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18,4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F864B1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F864B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F864B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1511A6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1511A6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568,0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1511A6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1511A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64,9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1511A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1511A6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1511A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19,8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1511A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1511A6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1511A6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кухня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18,4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1511A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1511A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1511A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 w:val="restart"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Карташова Ирина Владиславовна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правового управления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F80D8C" w:rsidRDefault="00CC5726" w:rsidP="0004429C">
            <w:pPr>
              <w:ind w:left="-108" w:right="-108"/>
              <w:jc w:val="center"/>
            </w:pPr>
            <w:r w:rsidRPr="00F80D8C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F80D8C" w:rsidRDefault="00CC5726" w:rsidP="0004429C">
            <w:pPr>
              <w:ind w:left="-81" w:right="-108"/>
              <w:jc w:val="center"/>
            </w:pPr>
            <w:r w:rsidRPr="00F80D8C">
              <w:rPr>
                <w:sz w:val="22"/>
                <w:szCs w:val="22"/>
              </w:rPr>
              <w:t>общая долевая (1/8)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F80D8C" w:rsidRDefault="00CC5726" w:rsidP="005032F6">
            <w:pPr>
              <w:jc w:val="center"/>
            </w:pPr>
            <w:r w:rsidRPr="00F80D8C">
              <w:rPr>
                <w:sz w:val="22"/>
                <w:szCs w:val="22"/>
              </w:rPr>
              <w:t>181,0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F80D8C" w:rsidRDefault="00CC5726" w:rsidP="005032F6">
            <w:pPr>
              <w:jc w:val="center"/>
            </w:pPr>
            <w:r w:rsidRPr="00F80D8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02554" w:rsidRDefault="00CC5726" w:rsidP="00E44F01">
            <w:pPr>
              <w:jc w:val="center"/>
            </w:pPr>
            <w:r w:rsidRPr="0010255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02554" w:rsidRDefault="00CC5726" w:rsidP="00F81B32">
            <w:pPr>
              <w:jc w:val="center"/>
            </w:pPr>
            <w:r w:rsidRPr="0010255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4,2</w:t>
            </w:r>
          </w:p>
        </w:tc>
        <w:tc>
          <w:tcPr>
            <w:tcW w:w="931" w:type="dxa"/>
            <w:vAlign w:val="center"/>
          </w:tcPr>
          <w:p w:rsidR="00CC5726" w:rsidRPr="00102554" w:rsidRDefault="00CC5726" w:rsidP="00F81B32">
            <w:pPr>
              <w:jc w:val="center"/>
            </w:pPr>
            <w:r w:rsidRPr="0010255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F80D8C">
            <w:pPr>
              <w:jc w:val="center"/>
            </w:pPr>
            <w:r>
              <w:rPr>
                <w:sz w:val="22"/>
                <w:szCs w:val="22"/>
              </w:rPr>
              <w:t>511614, 30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26332C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02554" w:rsidRDefault="00CC5726" w:rsidP="00E44F01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02554" w:rsidRDefault="00CC5726" w:rsidP="005032F6">
            <w:pPr>
              <w:jc w:val="center"/>
            </w:pPr>
            <w:r>
              <w:t>52,0</w:t>
            </w:r>
          </w:p>
        </w:tc>
        <w:tc>
          <w:tcPr>
            <w:tcW w:w="931" w:type="dxa"/>
            <w:vAlign w:val="center"/>
          </w:tcPr>
          <w:p w:rsidR="00CC5726" w:rsidRPr="00102554" w:rsidRDefault="00CC5726" w:rsidP="005032F6">
            <w:pPr>
              <w:jc w:val="center"/>
            </w:pPr>
            <w:r w:rsidRPr="0010255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26332C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02554" w:rsidRDefault="00CC5726" w:rsidP="00E44F01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02554" w:rsidRDefault="00CC5726" w:rsidP="005032F6">
            <w:pPr>
              <w:jc w:val="center"/>
            </w:pPr>
            <w:r>
              <w:t>43,8</w:t>
            </w:r>
          </w:p>
        </w:tc>
        <w:tc>
          <w:tcPr>
            <w:tcW w:w="931" w:type="dxa"/>
            <w:vAlign w:val="center"/>
          </w:tcPr>
          <w:p w:rsidR="00CC5726" w:rsidRPr="00102554" w:rsidRDefault="00CC5726" w:rsidP="005032F6">
            <w:pPr>
              <w:jc w:val="center"/>
            </w:pPr>
            <w:r w:rsidRPr="0010255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80"/>
        </w:trPr>
        <w:tc>
          <w:tcPr>
            <w:tcW w:w="526" w:type="dxa"/>
            <w:vMerge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26332C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02554" w:rsidRDefault="00CC5726" w:rsidP="00E44F01">
            <w:pPr>
              <w:jc w:val="center"/>
            </w:pPr>
            <w:r w:rsidRPr="00102554"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102554" w:rsidRDefault="00CC5726" w:rsidP="005032F6">
            <w:pPr>
              <w:jc w:val="center"/>
            </w:pPr>
            <w:r w:rsidRPr="00102554">
              <w:t>260,0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  <w:r w:rsidRPr="0010255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85"/>
        </w:trPr>
        <w:tc>
          <w:tcPr>
            <w:tcW w:w="526" w:type="dxa"/>
            <w:vMerge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26332C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02554" w:rsidRDefault="00CC5726" w:rsidP="00E44F01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102554" w:rsidRDefault="00CC5726" w:rsidP="005032F6">
            <w:pPr>
              <w:jc w:val="center"/>
            </w:pPr>
            <w:r w:rsidRPr="00102554">
              <w:rPr>
                <w:sz w:val="22"/>
                <w:szCs w:val="22"/>
              </w:rPr>
              <w:t>1236,0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  <w:r w:rsidRPr="0010255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26332C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26332C" w:rsidRDefault="00CC5726" w:rsidP="005A7859"/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E44F01" w:rsidRDefault="00CC5726" w:rsidP="0004429C">
            <w:pPr>
              <w:ind w:left="-108" w:right="-108"/>
              <w:jc w:val="center"/>
            </w:pPr>
            <w:r w:rsidRPr="00E44F0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E44F01" w:rsidRDefault="00CC5726" w:rsidP="0004429C">
            <w:pPr>
              <w:ind w:left="-81" w:right="-108"/>
              <w:jc w:val="center"/>
            </w:pPr>
            <w:r w:rsidRPr="00E44F0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E44F01" w:rsidRDefault="00CC5726" w:rsidP="005032F6">
            <w:pPr>
              <w:jc w:val="center"/>
            </w:pPr>
            <w:r w:rsidRPr="00E44F0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E44F01" w:rsidRDefault="00CC5726" w:rsidP="005032F6">
            <w:pPr>
              <w:jc w:val="center"/>
            </w:pPr>
            <w:r w:rsidRPr="00E44F0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rPr>
                <w:sz w:val="22"/>
                <w:szCs w:val="22"/>
              </w:rPr>
              <w:t>43,8</w:t>
            </w:r>
          </w:p>
        </w:tc>
        <w:tc>
          <w:tcPr>
            <w:tcW w:w="931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3 928,00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t>52,0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F81B32">
            <w:pPr>
              <w:jc w:val="center"/>
              <w:rPr>
                <w:highlight w:val="cyan"/>
              </w:rPr>
            </w:pPr>
            <w:r w:rsidRPr="00E44F0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E44F01" w:rsidRDefault="00CC5726" w:rsidP="00F81B32">
            <w:pPr>
              <w:jc w:val="center"/>
            </w:pPr>
            <w:r w:rsidRPr="00E44F01">
              <w:t>260,0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F81B32">
            <w:pPr>
              <w:jc w:val="center"/>
              <w:rPr>
                <w:highlight w:val="cyan"/>
              </w:rPr>
            </w:pPr>
            <w:r w:rsidRPr="00E44F0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91113" w:rsidRDefault="00CC5726" w:rsidP="00F81B32">
            <w:pPr>
              <w:jc w:val="center"/>
              <w:rPr>
                <w:highlight w:val="cyan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E44F01" w:rsidRDefault="00CC5726" w:rsidP="00F81B32">
            <w:pPr>
              <w:jc w:val="center"/>
              <w:rPr>
                <w:highlight w:val="cyan"/>
              </w:rPr>
            </w:pPr>
            <w:r w:rsidRPr="00E44F01">
              <w:rPr>
                <w:sz w:val="22"/>
                <w:szCs w:val="22"/>
              </w:rPr>
              <w:t>1236,0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F81B32">
            <w:pPr>
              <w:jc w:val="center"/>
              <w:rPr>
                <w:highlight w:val="cyan"/>
              </w:rPr>
            </w:pPr>
            <w:r w:rsidRPr="00E44F0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Красноглазова</w:t>
            </w:r>
          </w:p>
          <w:p w:rsidR="00CC5726" w:rsidRPr="009E017D" w:rsidRDefault="00CC5726" w:rsidP="005A7859">
            <w:r w:rsidRPr="0026332C">
              <w:rPr>
                <w:sz w:val="22"/>
                <w:szCs w:val="22"/>
              </w:rPr>
              <w:t>Ирина Всеволодовна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>
              <w:rPr>
                <w:sz w:val="22"/>
                <w:szCs w:val="22"/>
              </w:rPr>
              <w:t xml:space="preserve">Заведующий </w:t>
            </w:r>
            <w:r w:rsidRPr="00525839">
              <w:rPr>
                <w:sz w:val="22"/>
                <w:szCs w:val="22"/>
              </w:rPr>
              <w:t>сектором</w:t>
            </w:r>
          </w:p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правового анализа правового управления</w:t>
            </w:r>
          </w:p>
        </w:tc>
        <w:tc>
          <w:tcPr>
            <w:tcW w:w="1260" w:type="dxa"/>
            <w:vAlign w:val="center"/>
          </w:tcPr>
          <w:p w:rsidR="00CC5726" w:rsidRPr="0055531D" w:rsidRDefault="00CC5726" w:rsidP="0004429C">
            <w:pPr>
              <w:ind w:left="-108" w:right="-108"/>
              <w:jc w:val="center"/>
            </w:pPr>
            <w:r w:rsidRPr="0055531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5531D" w:rsidRDefault="00CC5726" w:rsidP="0004429C">
            <w:pPr>
              <w:ind w:left="-81" w:right="-108"/>
              <w:jc w:val="center"/>
            </w:pPr>
            <w:r w:rsidRPr="0055531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47,6</w:t>
            </w:r>
          </w:p>
        </w:tc>
        <w:tc>
          <w:tcPr>
            <w:tcW w:w="985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47,6</w:t>
            </w:r>
          </w:p>
        </w:tc>
        <w:tc>
          <w:tcPr>
            <w:tcW w:w="931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551 753,32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5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5531D" w:rsidRDefault="00CC5726" w:rsidP="0004429C">
            <w:pPr>
              <w:ind w:left="-108" w:right="-108"/>
              <w:jc w:val="center"/>
            </w:pPr>
            <w:r w:rsidRPr="0055531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55531D" w:rsidRDefault="00CC5726" w:rsidP="0004429C">
            <w:pPr>
              <w:ind w:left="-81" w:right="-108"/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47,6</w:t>
            </w:r>
          </w:p>
        </w:tc>
        <w:tc>
          <w:tcPr>
            <w:tcW w:w="931" w:type="dxa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ВАЗ </w:t>
            </w:r>
            <w:r>
              <w:rPr>
                <w:sz w:val="22"/>
                <w:szCs w:val="22"/>
              </w:rPr>
              <w:t xml:space="preserve">2108 </w:t>
            </w:r>
            <w:r w:rsidRPr="009E017D">
              <w:rPr>
                <w:sz w:val="22"/>
                <w:szCs w:val="22"/>
              </w:rPr>
              <w:t>лада</w:t>
            </w:r>
            <w:r>
              <w:rPr>
                <w:sz w:val="22"/>
                <w:szCs w:val="22"/>
              </w:rPr>
              <w:t xml:space="preserve">, </w:t>
            </w:r>
          </w:p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НИССАН ПАТФАЙНДЕР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268 022,71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9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2477C" w:rsidRDefault="00CC5726" w:rsidP="0004429C">
            <w:pPr>
              <w:ind w:left="-108" w:right="-108"/>
              <w:jc w:val="center"/>
            </w:pPr>
            <w:r w:rsidRPr="0022477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2477C" w:rsidRDefault="00CC5726" w:rsidP="0004429C">
            <w:pPr>
              <w:ind w:left="-81" w:right="-108"/>
              <w:jc w:val="center"/>
            </w:pPr>
            <w:r w:rsidRPr="0022477C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47,6</w:t>
            </w:r>
          </w:p>
        </w:tc>
        <w:tc>
          <w:tcPr>
            <w:tcW w:w="931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85"/>
        </w:trPr>
        <w:tc>
          <w:tcPr>
            <w:tcW w:w="526" w:type="dxa"/>
            <w:vMerge w:val="restart"/>
            <w:vAlign w:val="center"/>
          </w:tcPr>
          <w:p w:rsidR="00CC5726" w:rsidRPr="0026332C" w:rsidRDefault="00CC5726" w:rsidP="006F3533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6F3533">
            <w:r w:rsidRPr="0026332C">
              <w:rPr>
                <w:sz w:val="22"/>
                <w:szCs w:val="22"/>
              </w:rPr>
              <w:t xml:space="preserve">Колодяжная Екатерина Николаевна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A1796C" w:rsidRDefault="00CC5726" w:rsidP="006F3533">
            <w:pPr>
              <w:ind w:left="-108" w:right="-108"/>
              <w:jc w:val="center"/>
            </w:pPr>
            <w:r w:rsidRPr="00A1796C">
              <w:t xml:space="preserve">не имеет 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A1796C" w:rsidRDefault="00CC5726" w:rsidP="006F3533">
            <w:pPr>
              <w:ind w:left="-81" w:right="-108"/>
              <w:jc w:val="center"/>
            </w:pPr>
            <w:r w:rsidRPr="00A1796C"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t>-</w:t>
            </w:r>
          </w:p>
        </w:tc>
        <w:tc>
          <w:tcPr>
            <w:tcW w:w="1550" w:type="dxa"/>
            <w:vAlign w:val="center"/>
          </w:tcPr>
          <w:p w:rsidR="00CC5726" w:rsidRPr="00191113" w:rsidRDefault="00CC5726" w:rsidP="006F3533">
            <w:pPr>
              <w:jc w:val="center"/>
              <w:rPr>
                <w:highlight w:val="cyan"/>
              </w:rPr>
            </w:pPr>
            <w:r>
              <w:t>ж</w:t>
            </w:r>
            <w:r w:rsidRPr="00A1796C">
              <w:t xml:space="preserve">илой дом </w:t>
            </w:r>
          </w:p>
        </w:tc>
        <w:tc>
          <w:tcPr>
            <w:tcW w:w="941" w:type="dxa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t>60,1</w:t>
            </w:r>
          </w:p>
        </w:tc>
        <w:tc>
          <w:tcPr>
            <w:tcW w:w="931" w:type="dxa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6F353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273 353</w:t>
            </w:r>
            <w:r w:rsidRPr="009E01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645"/>
        </w:trPr>
        <w:tc>
          <w:tcPr>
            <w:tcW w:w="526" w:type="dxa"/>
            <w:vMerge/>
            <w:vAlign w:val="center"/>
          </w:tcPr>
          <w:p w:rsidR="00CC5726" w:rsidRPr="0026332C" w:rsidRDefault="00CC5726" w:rsidP="006F3533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26332C" w:rsidRDefault="00CC5726" w:rsidP="006F3533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A1796C" w:rsidRDefault="00CC5726" w:rsidP="006F3533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A1796C" w:rsidRDefault="00CC5726" w:rsidP="006F3533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A1796C" w:rsidRDefault="00CC5726" w:rsidP="006F3533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A1796C" w:rsidRDefault="00CC5726" w:rsidP="006F3533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191113" w:rsidRDefault="00CC5726" w:rsidP="006F3533">
            <w:pPr>
              <w:jc w:val="center"/>
              <w:rPr>
                <w:highlight w:val="cyan"/>
              </w:rPr>
            </w:pPr>
            <w:r>
              <w:t>ж</w:t>
            </w:r>
            <w:r w:rsidRPr="00A1796C">
              <w:t>илой дом</w:t>
            </w:r>
          </w:p>
        </w:tc>
        <w:tc>
          <w:tcPr>
            <w:tcW w:w="941" w:type="dxa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t>34,1</w:t>
            </w:r>
          </w:p>
        </w:tc>
        <w:tc>
          <w:tcPr>
            <w:tcW w:w="931" w:type="dxa"/>
            <w:vAlign w:val="center"/>
          </w:tcPr>
          <w:p w:rsidR="00CC5726" w:rsidRPr="00A1796C" w:rsidRDefault="00CC5726" w:rsidP="006F3533">
            <w:pPr>
              <w:jc w:val="center"/>
            </w:pPr>
            <w:r w:rsidRPr="00A1796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6F3533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30"/>
        </w:trPr>
        <w:tc>
          <w:tcPr>
            <w:tcW w:w="526" w:type="dxa"/>
            <w:vMerge w:val="restart"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Шумаков Сергей Альбертович</w:t>
            </w:r>
          </w:p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Align w:val="center"/>
          </w:tcPr>
          <w:p w:rsidR="00CC5726" w:rsidRPr="006041AB" w:rsidRDefault="00CC5726" w:rsidP="0004429C">
            <w:pPr>
              <w:ind w:left="-108" w:right="-108"/>
              <w:jc w:val="center"/>
            </w:pPr>
            <w:r w:rsidRPr="006041A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041AB" w:rsidRDefault="00CC5726" w:rsidP="0004429C">
            <w:pPr>
              <w:ind w:left="-81" w:right="-108"/>
              <w:jc w:val="center"/>
            </w:pPr>
            <w:r w:rsidRPr="006041A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041AB" w:rsidRDefault="00CC5726" w:rsidP="00F81B32">
            <w:pPr>
              <w:jc w:val="center"/>
            </w:pPr>
            <w:r w:rsidRPr="006041AB">
              <w:rPr>
                <w:sz w:val="22"/>
                <w:szCs w:val="22"/>
              </w:rPr>
              <w:t>55,9</w:t>
            </w:r>
          </w:p>
        </w:tc>
        <w:tc>
          <w:tcPr>
            <w:tcW w:w="985" w:type="dxa"/>
            <w:vAlign w:val="center"/>
          </w:tcPr>
          <w:p w:rsidR="00CC5726" w:rsidRPr="006041AB" w:rsidRDefault="00CC5726" w:rsidP="00F81B32">
            <w:pPr>
              <w:jc w:val="center"/>
            </w:pPr>
            <w:r w:rsidRPr="006041A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906426" w:rsidRDefault="00CC5726" w:rsidP="00F81B32">
            <w:pPr>
              <w:jc w:val="center"/>
            </w:pPr>
            <w:r w:rsidRPr="00906426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06426" w:rsidRDefault="00CC5726" w:rsidP="00F81B32">
            <w:pPr>
              <w:jc w:val="center"/>
            </w:pPr>
            <w:r w:rsidRPr="00906426">
              <w:rPr>
                <w:sz w:val="22"/>
                <w:szCs w:val="22"/>
              </w:rPr>
              <w:t>57,0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06426" w:rsidRDefault="00CC5726" w:rsidP="00F81B32">
            <w:pPr>
              <w:jc w:val="center"/>
            </w:pPr>
            <w:r w:rsidRPr="00906426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  <w:r>
              <w:rPr>
                <w:sz w:val="22"/>
                <w:szCs w:val="22"/>
              </w:rPr>
              <w:t>КИА РИО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530 827,94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041AB" w:rsidRDefault="00CC5726" w:rsidP="0004429C">
            <w:pPr>
              <w:ind w:left="-108" w:right="-108"/>
              <w:jc w:val="center"/>
            </w:pPr>
            <w:r w:rsidRPr="006041A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041AB" w:rsidRDefault="00CC5726" w:rsidP="0004429C">
            <w:pPr>
              <w:ind w:left="-81" w:right="-108"/>
              <w:jc w:val="center"/>
            </w:pPr>
            <w:r w:rsidRPr="006041A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041AB" w:rsidRDefault="00CC5726" w:rsidP="00F81B32">
            <w:pPr>
              <w:jc w:val="center"/>
            </w:pPr>
            <w:r w:rsidRPr="006041AB">
              <w:rPr>
                <w:sz w:val="22"/>
                <w:szCs w:val="22"/>
              </w:rPr>
              <w:t>24,3</w:t>
            </w:r>
          </w:p>
        </w:tc>
        <w:tc>
          <w:tcPr>
            <w:tcW w:w="985" w:type="dxa"/>
            <w:vAlign w:val="center"/>
          </w:tcPr>
          <w:p w:rsidR="00CC5726" w:rsidRPr="006041AB" w:rsidRDefault="00CC5726" w:rsidP="00F81B32">
            <w:pPr>
              <w:jc w:val="center"/>
            </w:pPr>
            <w:r w:rsidRPr="006041A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упруга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80D8C" w:rsidRDefault="00CC5726" w:rsidP="0004429C">
            <w:pPr>
              <w:ind w:left="-108" w:right="-108"/>
              <w:jc w:val="center"/>
            </w:pPr>
            <w:r w:rsidRPr="00F80D8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F80D8C" w:rsidRDefault="00CC5726" w:rsidP="0004429C">
            <w:pPr>
              <w:ind w:left="-81" w:right="-108"/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57,0</w:t>
            </w:r>
          </w:p>
        </w:tc>
        <w:tc>
          <w:tcPr>
            <w:tcW w:w="931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4B44A8">
            <w:r>
              <w:rPr>
                <w:sz w:val="22"/>
                <w:szCs w:val="22"/>
              </w:rPr>
              <w:t>238 077,70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F81B32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F81B32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80D8C" w:rsidRDefault="00CC5726" w:rsidP="0004429C">
            <w:pPr>
              <w:ind w:left="-108" w:right="-108"/>
              <w:jc w:val="center"/>
            </w:pPr>
            <w:r w:rsidRPr="00F80D8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F80D8C" w:rsidRDefault="00CC5726" w:rsidP="0004429C">
            <w:pPr>
              <w:ind w:left="-81" w:right="-108"/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57,0</w:t>
            </w:r>
          </w:p>
        </w:tc>
        <w:tc>
          <w:tcPr>
            <w:tcW w:w="931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F80D8C" w:rsidRDefault="00CC5726" w:rsidP="00F81B32">
            <w:pPr>
              <w:jc w:val="center"/>
            </w:pPr>
            <w:r w:rsidRPr="00F80D8C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F80D8C" w:rsidRDefault="00CC5726" w:rsidP="00865835">
            <w:pPr>
              <w:jc w:val="center"/>
            </w:pPr>
            <w:r w:rsidRPr="00F80D8C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26332C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Зеленская Яна Александровна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Ведущий специалист правового управления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216BA5" w:rsidRDefault="00CC5726" w:rsidP="0004429C">
            <w:pPr>
              <w:ind w:left="-108" w:right="-108"/>
              <w:jc w:val="center"/>
            </w:pPr>
            <w:r w:rsidRPr="00216BA5">
              <w:t>земельный участок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216BA5" w:rsidRDefault="00CC5726" w:rsidP="00C72D1A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216BA5" w:rsidRDefault="00CC5726" w:rsidP="00ED177E">
            <w:pPr>
              <w:ind w:right="-108"/>
              <w:jc w:val="center"/>
            </w:pPr>
            <w:r w:rsidRPr="00216BA5">
              <w:rPr>
                <w:sz w:val="22"/>
                <w:szCs w:val="22"/>
              </w:rPr>
              <w:t>1238,0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747,0</w:t>
            </w:r>
          </w:p>
        </w:tc>
        <w:tc>
          <w:tcPr>
            <w:tcW w:w="931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 Тойота Ленд Круизер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243 048,94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C72D1A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ED177E">
            <w:pPr>
              <w:ind w:right="-108"/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2D1A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86,7</w:t>
            </w:r>
          </w:p>
        </w:tc>
        <w:tc>
          <w:tcPr>
            <w:tcW w:w="931" w:type="dxa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t>супруг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216BA5" w:rsidRDefault="00CC5726" w:rsidP="00C72D1A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216BA5" w:rsidRDefault="00CC5726" w:rsidP="00C72D1A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43,6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216BA5" w:rsidRDefault="00CC5726" w:rsidP="00C72D1A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747,0</w:t>
            </w:r>
          </w:p>
        </w:tc>
        <w:tc>
          <w:tcPr>
            <w:tcW w:w="931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 Нис</w:t>
            </w:r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ан Патфайндер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32 484,19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C72D1A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ED177E">
            <w:pPr>
              <w:ind w:right="-108"/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2D1A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86,7</w:t>
            </w:r>
          </w:p>
        </w:tc>
        <w:tc>
          <w:tcPr>
            <w:tcW w:w="931" w:type="dxa"/>
            <w:vAlign w:val="center"/>
          </w:tcPr>
          <w:p w:rsidR="00CC5726" w:rsidRPr="00E278B5" w:rsidRDefault="00CC5726" w:rsidP="00C72D1A">
            <w:pPr>
              <w:jc w:val="center"/>
            </w:pPr>
            <w:r w:rsidRPr="00E278B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525977" w:rsidRDefault="00CC5726" w:rsidP="00C72D1A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525977" w:rsidRDefault="00CC5726" w:rsidP="00C72D1A">
            <w:pPr>
              <w:ind w:left="-81" w:right="-108"/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747,0</w:t>
            </w:r>
          </w:p>
        </w:tc>
        <w:tc>
          <w:tcPr>
            <w:tcW w:w="931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C72D1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C72D1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C72D1A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C72D1A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ED177E">
            <w:pPr>
              <w:ind w:right="-108"/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2D1A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86,7</w:t>
            </w:r>
          </w:p>
        </w:tc>
        <w:tc>
          <w:tcPr>
            <w:tcW w:w="931" w:type="dxa"/>
            <w:vAlign w:val="center"/>
          </w:tcPr>
          <w:p w:rsidR="00CC5726" w:rsidRPr="00525977" w:rsidRDefault="00CC5726" w:rsidP="00C72D1A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26332C">
              <w:rPr>
                <w:sz w:val="22"/>
                <w:szCs w:val="22"/>
              </w:rPr>
              <w:t>Богданов Геннадий Викторович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26332C" w:rsidRDefault="00CC5726" w:rsidP="005A7859"/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Начальник отдела по профилактике коррупционных правонарушений</w:t>
            </w:r>
          </w:p>
        </w:tc>
        <w:tc>
          <w:tcPr>
            <w:tcW w:w="1260" w:type="dxa"/>
            <w:vAlign w:val="center"/>
          </w:tcPr>
          <w:p w:rsidR="00CC5726" w:rsidRPr="003F6F06" w:rsidRDefault="00CC5726" w:rsidP="00C72D1A">
            <w:pPr>
              <w:ind w:left="-108" w:right="-108"/>
              <w:jc w:val="center"/>
            </w:pPr>
            <w:r w:rsidRPr="003F6F0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3F6F06" w:rsidRDefault="00CC5726" w:rsidP="00C72D1A">
            <w:pPr>
              <w:ind w:left="-81" w:right="-108"/>
              <w:jc w:val="center"/>
            </w:pPr>
            <w:r w:rsidRPr="003F6F0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F6F06" w:rsidRDefault="00CC5726" w:rsidP="00C72D1A">
            <w:pPr>
              <w:jc w:val="center"/>
            </w:pPr>
            <w:r w:rsidRPr="003F6F06">
              <w:rPr>
                <w:sz w:val="22"/>
                <w:szCs w:val="22"/>
              </w:rPr>
              <w:t>927,8</w:t>
            </w:r>
          </w:p>
        </w:tc>
        <w:tc>
          <w:tcPr>
            <w:tcW w:w="985" w:type="dxa"/>
            <w:vAlign w:val="center"/>
          </w:tcPr>
          <w:p w:rsidR="00CC5726" w:rsidRPr="003F6F06" w:rsidRDefault="00CC5726" w:rsidP="00C72D1A">
            <w:pPr>
              <w:jc w:val="center"/>
            </w:pPr>
            <w:r w:rsidRPr="003F6F0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CE0AEC" w:rsidRDefault="00CC5726" w:rsidP="005032F6">
            <w:pPr>
              <w:jc w:val="center"/>
              <w:rPr>
                <w:lang w:val="en-US"/>
              </w:rPr>
            </w:pPr>
            <w:r w:rsidRPr="00CE0AEC">
              <w:rPr>
                <w:lang w:val="en-US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E0AEC" w:rsidRDefault="00CC5726" w:rsidP="005032F6">
            <w:pPr>
              <w:jc w:val="center"/>
              <w:rPr>
                <w:lang w:val="en-US"/>
              </w:rPr>
            </w:pPr>
            <w:r w:rsidRPr="00CE0AEC">
              <w:rPr>
                <w:lang w:val="en-US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E0AEC" w:rsidRDefault="00CC5726" w:rsidP="005032F6">
            <w:pPr>
              <w:jc w:val="center"/>
              <w:rPr>
                <w:lang w:val="en-US"/>
              </w:rPr>
            </w:pPr>
            <w:r w:rsidRPr="00CE0AEC">
              <w:rPr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Фольксваген </w:t>
            </w:r>
            <w:r w:rsidRPr="009E017D">
              <w:rPr>
                <w:sz w:val="22"/>
                <w:szCs w:val="22"/>
                <w:lang w:val="en-US"/>
              </w:rPr>
              <w:t>POLO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B44A8" w:rsidRDefault="00CC5726" w:rsidP="004B44A8">
            <w:pPr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2258118,67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F6F06" w:rsidRDefault="00CC5726" w:rsidP="00C72D1A">
            <w:pPr>
              <w:ind w:left="-108" w:right="-108"/>
              <w:jc w:val="center"/>
            </w:pPr>
            <w:r w:rsidRPr="003F6F06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3F6F06" w:rsidRDefault="00CC5726" w:rsidP="00C72D1A">
            <w:pPr>
              <w:ind w:left="-81" w:right="-108"/>
              <w:jc w:val="center"/>
            </w:pPr>
            <w:r w:rsidRPr="003F6F0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F6F06" w:rsidRDefault="00CC5726" w:rsidP="00C72D1A">
            <w:pPr>
              <w:jc w:val="center"/>
            </w:pPr>
            <w:r w:rsidRPr="003F6F06">
              <w:rPr>
                <w:sz w:val="22"/>
                <w:szCs w:val="22"/>
              </w:rPr>
              <w:t>265,0</w:t>
            </w:r>
          </w:p>
        </w:tc>
        <w:tc>
          <w:tcPr>
            <w:tcW w:w="985" w:type="dxa"/>
            <w:vAlign w:val="center"/>
          </w:tcPr>
          <w:p w:rsidR="00CC5726" w:rsidRPr="003F6F06" w:rsidRDefault="00CC5726" w:rsidP="00C72D1A">
            <w:pPr>
              <w:jc w:val="center"/>
            </w:pPr>
            <w:r w:rsidRPr="003F6F0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CC5726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3F6F06" w:rsidRDefault="00CC5726" w:rsidP="005032F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Geely Atlas</w:t>
            </w: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7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t>супруга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E0AEC" w:rsidRDefault="00CC5726" w:rsidP="00C72D1A">
            <w:pPr>
              <w:ind w:left="-108" w:right="-108"/>
              <w:jc w:val="center"/>
            </w:pPr>
            <w:r w:rsidRPr="00CE0AE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E0AEC" w:rsidRDefault="00CC5726" w:rsidP="00C72D1A">
            <w:pPr>
              <w:ind w:left="-81" w:right="-108"/>
              <w:jc w:val="center"/>
            </w:pPr>
            <w:r w:rsidRPr="00CE0AE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E0AEC" w:rsidRDefault="00CC5726" w:rsidP="00C72D1A">
            <w:pPr>
              <w:jc w:val="center"/>
            </w:pPr>
            <w:r w:rsidRPr="00CE0AEC">
              <w:rPr>
                <w:sz w:val="22"/>
                <w:szCs w:val="22"/>
              </w:rPr>
              <w:t>55,0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E0AEC" w:rsidRDefault="00CC5726" w:rsidP="00C72D1A">
            <w:pPr>
              <w:jc w:val="center"/>
            </w:pPr>
            <w:r w:rsidRPr="00CE0AE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525977" w:rsidRDefault="00CC5726" w:rsidP="0042350C">
            <w:pPr>
              <w:jc w:val="center"/>
            </w:pPr>
            <w:r w:rsidRPr="005259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E0AEC" w:rsidRDefault="00CC5726" w:rsidP="005032F6">
            <w:pPr>
              <w:jc w:val="center"/>
            </w:pPr>
            <w:r w:rsidRPr="00CE0AEC">
              <w:rPr>
                <w:sz w:val="22"/>
                <w:szCs w:val="22"/>
              </w:rPr>
              <w:t>927,8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CE0AEC" w:rsidRDefault="00CC5726" w:rsidP="0086583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163 743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CE0AEC" w:rsidRDefault="00CC5726" w:rsidP="00C72D1A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CE0AEC" w:rsidRDefault="00CC5726" w:rsidP="00C72D1A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CE0AEC" w:rsidRDefault="00CC5726" w:rsidP="00C72D1A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CE0AEC" w:rsidRDefault="00CC5726" w:rsidP="00C72D1A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525977" w:rsidRDefault="00CC5726" w:rsidP="0042350C">
            <w:pPr>
              <w:jc w:val="center"/>
            </w:pPr>
            <w:r w:rsidRPr="00525977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E0AEC" w:rsidRDefault="00CC5726" w:rsidP="005032F6">
            <w:pPr>
              <w:jc w:val="center"/>
            </w:pPr>
            <w:r w:rsidRPr="00CE0AEC">
              <w:rPr>
                <w:sz w:val="22"/>
                <w:szCs w:val="22"/>
              </w:rPr>
              <w:t>265,0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  <w:rPr>
                <w:lang w:val="en-US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09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 w:val="restart"/>
          </w:tcPr>
          <w:p w:rsidR="00CC5726" w:rsidRPr="0026332C" w:rsidRDefault="00CC5726" w:rsidP="005A7859">
            <w:r w:rsidRPr="0026332C">
              <w:rPr>
                <w:sz w:val="22"/>
                <w:szCs w:val="22"/>
              </w:rPr>
              <w:t>Чередниченко</w:t>
            </w:r>
          </w:p>
          <w:p w:rsidR="00CC5726" w:rsidRDefault="00CC5726" w:rsidP="005A7859">
            <w:r w:rsidRPr="0026332C">
              <w:rPr>
                <w:sz w:val="22"/>
                <w:szCs w:val="22"/>
              </w:rPr>
              <w:t>Ольга Петровна</w:t>
            </w:r>
          </w:p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Pr="00490F9E" w:rsidRDefault="00CC5726" w:rsidP="00490F9E"/>
          <w:p w:rsidR="00CC5726" w:rsidRDefault="00CC5726" w:rsidP="00490F9E"/>
          <w:p w:rsidR="00CC5726" w:rsidRDefault="00CC5726" w:rsidP="00490F9E"/>
          <w:p w:rsidR="00CC5726" w:rsidRDefault="00CC5726" w:rsidP="00490F9E">
            <w:pPr>
              <w:ind w:firstLine="708"/>
            </w:pPr>
          </w:p>
          <w:p w:rsidR="00CC5726" w:rsidRPr="00490F9E" w:rsidRDefault="00CC5726" w:rsidP="00490F9E">
            <w:pPr>
              <w:ind w:firstLine="708"/>
            </w:pP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начальника отдела по профилактике коррупционных правонарушений</w:t>
            </w:r>
          </w:p>
        </w:tc>
        <w:tc>
          <w:tcPr>
            <w:tcW w:w="1260" w:type="dxa"/>
            <w:vAlign w:val="center"/>
          </w:tcPr>
          <w:p w:rsidR="00CC5726" w:rsidRPr="00021DCA" w:rsidRDefault="00CC5726" w:rsidP="0004429C">
            <w:pPr>
              <w:ind w:left="-108" w:right="-108"/>
              <w:jc w:val="center"/>
            </w:pPr>
            <w:r w:rsidRPr="00021DC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21DCA" w:rsidRDefault="00CC5726" w:rsidP="0004429C">
            <w:pPr>
              <w:ind w:left="-81" w:right="-108"/>
              <w:jc w:val="center"/>
            </w:pPr>
            <w:r w:rsidRPr="00021DCA">
              <w:rPr>
                <w:sz w:val="22"/>
                <w:szCs w:val="22"/>
              </w:rPr>
              <w:t>общая долевая (2/3)</w:t>
            </w:r>
          </w:p>
        </w:tc>
        <w:tc>
          <w:tcPr>
            <w:tcW w:w="814" w:type="dxa"/>
            <w:vAlign w:val="center"/>
          </w:tcPr>
          <w:p w:rsidR="00CC5726" w:rsidRPr="00021DCA" w:rsidRDefault="00CC5726" w:rsidP="005032F6">
            <w:pPr>
              <w:jc w:val="center"/>
            </w:pPr>
            <w:r w:rsidRPr="00021DCA">
              <w:rPr>
                <w:sz w:val="22"/>
                <w:szCs w:val="22"/>
              </w:rPr>
              <w:t>55,8</w:t>
            </w:r>
          </w:p>
        </w:tc>
        <w:tc>
          <w:tcPr>
            <w:tcW w:w="985" w:type="dxa"/>
            <w:vAlign w:val="center"/>
          </w:tcPr>
          <w:p w:rsidR="00CC5726" w:rsidRPr="00021DCA" w:rsidRDefault="00CC5726" w:rsidP="005032F6">
            <w:pPr>
              <w:jc w:val="center"/>
            </w:pPr>
            <w:r w:rsidRPr="00021DC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021DCA" w:rsidRDefault="00CC5726" w:rsidP="005032F6">
            <w:pPr>
              <w:jc w:val="center"/>
            </w:pPr>
            <w:r w:rsidRPr="00021DC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021DCA" w:rsidRDefault="00CC5726" w:rsidP="005032F6">
            <w:pPr>
              <w:jc w:val="center"/>
            </w:pPr>
            <w:r w:rsidRPr="00021DC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021DCA" w:rsidRDefault="00CC5726" w:rsidP="005032F6">
            <w:pPr>
              <w:jc w:val="center"/>
            </w:pPr>
            <w:r w:rsidRPr="00021DC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732 584,25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9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21DCA" w:rsidRDefault="00CC5726" w:rsidP="0004429C">
            <w:pPr>
              <w:ind w:left="-108" w:right="-108"/>
              <w:jc w:val="center"/>
            </w:pPr>
            <w:r w:rsidRPr="00021DC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21DCA" w:rsidRDefault="00CC5726" w:rsidP="0004429C">
            <w:pPr>
              <w:ind w:left="-81" w:right="-108"/>
              <w:jc w:val="center"/>
            </w:pPr>
            <w:r w:rsidRPr="00021DC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21DCA" w:rsidRDefault="00CC5726" w:rsidP="009B3681">
            <w:pPr>
              <w:jc w:val="center"/>
            </w:pPr>
            <w:r w:rsidRPr="00021DCA">
              <w:rPr>
                <w:sz w:val="22"/>
                <w:szCs w:val="22"/>
              </w:rPr>
              <w:t>44,6</w:t>
            </w:r>
          </w:p>
        </w:tc>
        <w:tc>
          <w:tcPr>
            <w:tcW w:w="985" w:type="dxa"/>
            <w:vAlign w:val="center"/>
          </w:tcPr>
          <w:p w:rsidR="00CC5726" w:rsidRDefault="00CC5726" w:rsidP="00021DCA">
            <w:pPr>
              <w:jc w:val="center"/>
            </w:pPr>
          </w:p>
          <w:p w:rsidR="00CC5726" w:rsidRPr="00021DCA" w:rsidRDefault="00CC5726" w:rsidP="00021DCA">
            <w:pPr>
              <w:jc w:val="center"/>
            </w:pPr>
            <w:r w:rsidRPr="00021DCA">
              <w:rPr>
                <w:sz w:val="22"/>
                <w:szCs w:val="22"/>
              </w:rPr>
              <w:t>Россия</w:t>
            </w:r>
          </w:p>
          <w:p w:rsidR="00CC5726" w:rsidRPr="00021DCA" w:rsidRDefault="00CC5726" w:rsidP="00021DCA">
            <w:pPr>
              <w:jc w:val="center"/>
            </w:pPr>
          </w:p>
          <w:p w:rsidR="00CC5726" w:rsidRPr="00021DCA" w:rsidRDefault="00CC5726" w:rsidP="00021DCA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1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21DCA" w:rsidRDefault="00CC5726" w:rsidP="0004429C">
            <w:pPr>
              <w:ind w:left="-108" w:right="-108"/>
              <w:jc w:val="center"/>
            </w:pPr>
            <w:r w:rsidRPr="00021DCA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CC5726" w:rsidRPr="00021DCA" w:rsidRDefault="00CC5726" w:rsidP="0004429C">
            <w:pPr>
              <w:ind w:left="-81" w:right="-108"/>
              <w:jc w:val="center"/>
            </w:pPr>
            <w:r w:rsidRPr="00021DCA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021DCA" w:rsidRDefault="00CC5726" w:rsidP="009B3681">
            <w:pPr>
              <w:jc w:val="center"/>
            </w:pPr>
            <w:r w:rsidRPr="00021DCA">
              <w:rPr>
                <w:sz w:val="22"/>
                <w:szCs w:val="22"/>
              </w:rPr>
              <w:t>26,0</w:t>
            </w:r>
          </w:p>
        </w:tc>
        <w:tc>
          <w:tcPr>
            <w:tcW w:w="985" w:type="dxa"/>
            <w:vAlign w:val="center"/>
          </w:tcPr>
          <w:p w:rsidR="00CC5726" w:rsidRPr="00021DCA" w:rsidRDefault="00CC5726" w:rsidP="00021DCA">
            <w:pPr>
              <w:jc w:val="center"/>
            </w:pPr>
          </w:p>
          <w:p w:rsidR="00CC5726" w:rsidRPr="00021DCA" w:rsidRDefault="00CC5726" w:rsidP="00021DCA">
            <w:pPr>
              <w:jc w:val="center"/>
            </w:pPr>
            <w:r w:rsidRPr="00021DCA">
              <w:rPr>
                <w:sz w:val="22"/>
                <w:szCs w:val="22"/>
              </w:rPr>
              <w:t>Россия</w:t>
            </w:r>
          </w:p>
          <w:p w:rsidR="00CC5726" w:rsidRDefault="00CC5726" w:rsidP="00021DCA">
            <w:pPr>
              <w:jc w:val="center"/>
            </w:pPr>
          </w:p>
          <w:p w:rsidR="00CC5726" w:rsidRDefault="00CC5726" w:rsidP="00021DCA">
            <w:pPr>
              <w:jc w:val="center"/>
            </w:pPr>
          </w:p>
          <w:p w:rsidR="00CC5726" w:rsidRPr="00021DCA" w:rsidRDefault="00CC5726" w:rsidP="00021DCA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6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21DCA" w:rsidRDefault="00CC5726" w:rsidP="00490F9E">
            <w:pPr>
              <w:ind w:right="-108"/>
              <w:jc w:val="center"/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021DCA" w:rsidRDefault="00CC5726" w:rsidP="00490F9E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</w:t>
            </w:r>
            <w:r w:rsidRPr="00021DCA"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021DCA" w:rsidRDefault="00CC5726" w:rsidP="00490F9E">
            <w:pPr>
              <w:jc w:val="center"/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985" w:type="dxa"/>
            <w:vAlign w:val="center"/>
          </w:tcPr>
          <w:p w:rsidR="00CC5726" w:rsidRDefault="00CC5726" w:rsidP="00490F9E">
            <w:pPr>
              <w:jc w:val="center"/>
            </w:pPr>
          </w:p>
          <w:p w:rsidR="00CC5726" w:rsidRDefault="00CC5726" w:rsidP="00490F9E">
            <w:pPr>
              <w:jc w:val="center"/>
            </w:pPr>
          </w:p>
          <w:p w:rsidR="00CC5726" w:rsidRDefault="00CC5726" w:rsidP="00490F9E">
            <w:pPr>
              <w:jc w:val="center"/>
            </w:pPr>
          </w:p>
          <w:p w:rsidR="00CC5726" w:rsidRPr="00021DCA" w:rsidRDefault="00CC5726" w:rsidP="00490F9E">
            <w:pPr>
              <w:jc w:val="center"/>
            </w:pPr>
            <w:r w:rsidRPr="00021DCA">
              <w:rPr>
                <w:sz w:val="22"/>
                <w:szCs w:val="22"/>
              </w:rPr>
              <w:t>Россия</w:t>
            </w:r>
          </w:p>
          <w:p w:rsidR="00CC5726" w:rsidRDefault="00CC5726" w:rsidP="00490F9E">
            <w:pPr>
              <w:jc w:val="center"/>
            </w:pPr>
          </w:p>
          <w:p w:rsidR="00CC5726" w:rsidRDefault="00CC5726" w:rsidP="00490F9E">
            <w:pPr>
              <w:jc w:val="center"/>
            </w:pPr>
          </w:p>
          <w:p w:rsidR="00CC5726" w:rsidRPr="00021DCA" w:rsidRDefault="00CC5726" w:rsidP="00490F9E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351CA" w:rsidRDefault="00CC5726" w:rsidP="0004429C">
            <w:pPr>
              <w:ind w:left="-108" w:right="-108"/>
              <w:jc w:val="center"/>
            </w:pPr>
            <w:r w:rsidRPr="00A351C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351CA" w:rsidRDefault="00CC5726" w:rsidP="0004429C">
            <w:pPr>
              <w:ind w:left="-81" w:right="-108"/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СУЗУКИ Гранд Витара</w:t>
            </w:r>
          </w:p>
        </w:tc>
        <w:tc>
          <w:tcPr>
            <w:tcW w:w="1260" w:type="dxa"/>
            <w:vAlign w:val="center"/>
          </w:tcPr>
          <w:p w:rsidR="00CC5726" w:rsidRPr="004B44A8" w:rsidRDefault="00CC5726" w:rsidP="004B44A8">
            <w:pPr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1226983,66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351CA" w:rsidRDefault="00CC5726" w:rsidP="0004429C">
            <w:pPr>
              <w:ind w:left="-108" w:right="-108"/>
              <w:jc w:val="center"/>
            </w:pPr>
            <w:r w:rsidRPr="00A351C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351CA" w:rsidRDefault="00CC5726" w:rsidP="0004429C">
            <w:pPr>
              <w:ind w:left="-81" w:right="-108"/>
              <w:jc w:val="center"/>
            </w:pPr>
            <w:r w:rsidRPr="00A351CA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56,5</w:t>
            </w:r>
          </w:p>
        </w:tc>
        <w:tc>
          <w:tcPr>
            <w:tcW w:w="985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351CA" w:rsidRDefault="00CC5726" w:rsidP="005032F6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AF0656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</w:tcPr>
          <w:p w:rsidR="00CC5726" w:rsidRPr="00CF29A8" w:rsidRDefault="00CC5726" w:rsidP="005A7859">
            <w:r w:rsidRPr="00CF29A8">
              <w:rPr>
                <w:sz w:val="22"/>
                <w:szCs w:val="22"/>
              </w:rPr>
              <w:t>Обоймова Наталья Тимофеевна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отдела стратегических инициатив и инноваций</w:t>
            </w:r>
          </w:p>
        </w:tc>
        <w:tc>
          <w:tcPr>
            <w:tcW w:w="1260" w:type="dxa"/>
            <w:vAlign w:val="center"/>
          </w:tcPr>
          <w:p w:rsidR="00CC5726" w:rsidRPr="00AB76A6" w:rsidRDefault="00CC5726" w:rsidP="0004429C">
            <w:pPr>
              <w:ind w:left="-108" w:right="-108"/>
              <w:jc w:val="center"/>
            </w:pPr>
            <w:r w:rsidRPr="00AB76A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B76A6" w:rsidRDefault="00CC5726" w:rsidP="0004429C">
            <w:pPr>
              <w:ind w:left="-81" w:right="-108"/>
              <w:jc w:val="center"/>
            </w:pPr>
            <w:r w:rsidRPr="00AB76A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B76A6" w:rsidRDefault="00CC5726" w:rsidP="005032F6">
            <w:pPr>
              <w:jc w:val="center"/>
            </w:pPr>
            <w:r w:rsidRPr="00AB76A6">
              <w:rPr>
                <w:sz w:val="22"/>
                <w:szCs w:val="22"/>
              </w:rPr>
              <w:t>628,0</w:t>
            </w:r>
          </w:p>
        </w:tc>
        <w:tc>
          <w:tcPr>
            <w:tcW w:w="985" w:type="dxa"/>
            <w:vAlign w:val="center"/>
          </w:tcPr>
          <w:p w:rsidR="00CC5726" w:rsidRPr="00AB76A6" w:rsidRDefault="00CC5726" w:rsidP="005032F6">
            <w:pPr>
              <w:jc w:val="center"/>
            </w:pPr>
            <w:r w:rsidRPr="00AB76A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B76A6" w:rsidRDefault="00CC5726" w:rsidP="005032F6">
            <w:pPr>
              <w:jc w:val="center"/>
            </w:pPr>
            <w:r w:rsidRPr="00AB76A6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B76A6" w:rsidRDefault="00CC5726" w:rsidP="005032F6">
            <w:pPr>
              <w:jc w:val="center"/>
            </w:pPr>
            <w:r w:rsidRPr="00AB76A6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B76A6" w:rsidRDefault="00CC5726" w:rsidP="005032F6">
            <w:pPr>
              <w:jc w:val="center"/>
            </w:pPr>
            <w:r w:rsidRPr="00AB76A6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926 468,87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30722" w:rsidRDefault="00CC5726" w:rsidP="0004429C">
            <w:pPr>
              <w:ind w:left="-108" w:right="-108"/>
              <w:jc w:val="center"/>
            </w:pPr>
            <w:r w:rsidRPr="00E3072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30722" w:rsidRDefault="00CC5726" w:rsidP="0097154F">
            <w:pPr>
              <w:jc w:val="center"/>
            </w:pPr>
            <w:r w:rsidRPr="00E30722">
              <w:rPr>
                <w:sz w:val="22"/>
                <w:szCs w:val="22"/>
              </w:rPr>
              <w:t>564,4</w:t>
            </w:r>
          </w:p>
        </w:tc>
        <w:tc>
          <w:tcPr>
            <w:tcW w:w="985" w:type="dxa"/>
            <w:vAlign w:val="center"/>
          </w:tcPr>
          <w:p w:rsidR="00CC5726" w:rsidRPr="00E30722" w:rsidRDefault="00CC5726" w:rsidP="0097154F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E30722" w:rsidRDefault="00CC5726" w:rsidP="005032F6">
            <w:pPr>
              <w:jc w:val="center"/>
            </w:pPr>
            <w:r w:rsidRPr="00E30722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E30722" w:rsidRDefault="00CC5726" w:rsidP="005032F6">
            <w:pPr>
              <w:jc w:val="center"/>
            </w:pPr>
            <w:r w:rsidRPr="00E30722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E30722" w:rsidRDefault="00CC5726" w:rsidP="005032F6">
            <w:pPr>
              <w:jc w:val="center"/>
            </w:pPr>
            <w:r w:rsidRPr="00E30722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F065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F065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Ваз Лада гранта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354 157,08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30722" w:rsidRDefault="00CC5726" w:rsidP="0004429C">
            <w:pPr>
              <w:ind w:left="-108" w:right="-108"/>
              <w:jc w:val="center"/>
            </w:pPr>
            <w:r w:rsidRPr="00E30722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30722" w:rsidRDefault="00CC5726" w:rsidP="0097154F">
            <w:pPr>
              <w:jc w:val="center"/>
            </w:pPr>
            <w:r w:rsidRPr="00E30722">
              <w:rPr>
                <w:sz w:val="22"/>
                <w:szCs w:val="22"/>
              </w:rPr>
              <w:t>196,2</w:t>
            </w:r>
          </w:p>
        </w:tc>
        <w:tc>
          <w:tcPr>
            <w:tcW w:w="985" w:type="dxa"/>
            <w:vAlign w:val="center"/>
          </w:tcPr>
          <w:p w:rsidR="00CC5726" w:rsidRPr="00E30722" w:rsidRDefault="00CC5726" w:rsidP="0097154F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</w:tcPr>
          <w:p w:rsidR="00CC5726" w:rsidRDefault="00CC5726" w:rsidP="0097154F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97154F"/>
          <w:p w:rsidR="00CC5726" w:rsidRDefault="00CC5726" w:rsidP="0097154F"/>
          <w:p w:rsidR="00CC5726" w:rsidRPr="009E017D" w:rsidRDefault="00CC5726" w:rsidP="0097154F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D42" w:rsidRDefault="00CC5726" w:rsidP="0004429C">
            <w:pPr>
              <w:ind w:left="-108" w:right="-108"/>
              <w:jc w:val="center"/>
            </w:pPr>
            <w:r w:rsidRPr="005A1D4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04429C">
            <w:pPr>
              <w:ind w:left="-81" w:right="-108"/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5A1D42" w:rsidRDefault="00CC5726" w:rsidP="00865835">
            <w:pPr>
              <w:jc w:val="center"/>
            </w:pPr>
            <w:r w:rsidRPr="005A1D42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90"/>
        </w:trPr>
        <w:tc>
          <w:tcPr>
            <w:tcW w:w="526" w:type="dxa"/>
            <w:vMerge w:val="restart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 w:val="restart"/>
          </w:tcPr>
          <w:p w:rsidR="00CC5726" w:rsidRDefault="00CC5726" w:rsidP="0097154F">
            <w:r w:rsidRPr="00D470C2">
              <w:rPr>
                <w:sz w:val="22"/>
                <w:szCs w:val="22"/>
              </w:rPr>
              <w:t xml:space="preserve">Тушминцев </w:t>
            </w:r>
          </w:p>
          <w:p w:rsidR="00CC5726" w:rsidRPr="00D470C2" w:rsidRDefault="00CC5726" w:rsidP="0097154F">
            <w:r w:rsidRPr="00D470C2">
              <w:rPr>
                <w:sz w:val="22"/>
                <w:szCs w:val="22"/>
              </w:rPr>
              <w:t>Алексей Владимирович</w:t>
            </w:r>
          </w:p>
          <w:p w:rsidR="00CC5726" w:rsidRDefault="00CC5726" w:rsidP="0097154F">
            <w:pPr>
              <w:rPr>
                <w:b/>
              </w:rPr>
            </w:pPr>
          </w:p>
          <w:p w:rsidR="00CC5726" w:rsidRDefault="00CC5726" w:rsidP="0097154F">
            <w:pPr>
              <w:rPr>
                <w:b/>
              </w:rPr>
            </w:pPr>
          </w:p>
          <w:p w:rsidR="00CC5726" w:rsidRDefault="00CC5726" w:rsidP="0097154F">
            <w:pPr>
              <w:rPr>
                <w:b/>
              </w:rPr>
            </w:pPr>
          </w:p>
          <w:p w:rsidR="00CC5726" w:rsidRPr="00EC58BF" w:rsidRDefault="00CC5726" w:rsidP="0097154F">
            <w:pPr>
              <w:rPr>
                <w:b/>
              </w:rPr>
            </w:pPr>
          </w:p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И.о.первого заместителя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5A1D42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D604D" w:rsidRDefault="00CC5726" w:rsidP="0097154F">
            <w:pPr>
              <w:jc w:val="center"/>
            </w:pPr>
            <w:r w:rsidRPr="00AD604D">
              <w:rPr>
                <w:sz w:val="22"/>
                <w:szCs w:val="22"/>
              </w:rPr>
              <w:t>651,0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617,0</w:t>
            </w:r>
          </w:p>
        </w:tc>
        <w:tc>
          <w:tcPr>
            <w:tcW w:w="931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97154F">
            <w:pPr>
              <w:jc w:val="center"/>
            </w:pPr>
          </w:p>
          <w:p w:rsidR="00CC5726" w:rsidRDefault="00CC5726" w:rsidP="0097154F">
            <w:pPr>
              <w:jc w:val="center"/>
            </w:pPr>
          </w:p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Pr="005A1D42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858 882,22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AD604D">
        <w:trPr>
          <w:trHeight w:val="70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D42" w:rsidRDefault="00CC5726" w:rsidP="00AD604D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AD604D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D604D" w:rsidRDefault="00CC5726" w:rsidP="00AD604D">
            <w:pPr>
              <w:jc w:val="center"/>
              <w:rPr>
                <w:sz w:val="18"/>
                <w:szCs w:val="18"/>
              </w:rPr>
            </w:pPr>
            <w:r w:rsidRPr="00AD604D">
              <w:rPr>
                <w:sz w:val="18"/>
                <w:szCs w:val="18"/>
              </w:rPr>
              <w:t>11391,7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AD604D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18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D42" w:rsidRDefault="00CC5726" w:rsidP="00AD604D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AD604D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E1113" w:rsidRDefault="00CC5726" w:rsidP="00AD604D">
            <w:pPr>
              <w:jc w:val="center"/>
              <w:rPr>
                <w:sz w:val="22"/>
                <w:szCs w:val="22"/>
              </w:rPr>
            </w:pPr>
            <w:r w:rsidRPr="004E1113">
              <w:rPr>
                <w:sz w:val="22"/>
                <w:szCs w:val="22"/>
              </w:rPr>
              <w:t>138,3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AD604D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27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D42" w:rsidRDefault="00CC5726" w:rsidP="00AD604D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AD604D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D604D" w:rsidRDefault="00CC5726" w:rsidP="00AD604D">
            <w:pPr>
              <w:jc w:val="center"/>
            </w:pPr>
            <w:r w:rsidRPr="00AD604D">
              <w:rPr>
                <w:sz w:val="22"/>
                <w:szCs w:val="22"/>
              </w:rPr>
              <w:t>56,0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AD604D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18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90F9E" w:rsidRDefault="00CC5726" w:rsidP="0097154F">
            <w:pPr>
              <w:jc w:val="center"/>
              <w:rPr>
                <w:sz w:val="20"/>
                <w:szCs w:val="20"/>
              </w:rPr>
            </w:pPr>
            <w:r w:rsidRPr="00490F9E">
              <w:rPr>
                <w:sz w:val="20"/>
                <w:szCs w:val="20"/>
              </w:rPr>
              <w:t>3284,3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31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201,1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30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  <w:p w:rsidR="00CC5726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16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378,0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33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238,3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16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AD604D">
        <w:trPr>
          <w:trHeight w:val="19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133BB5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39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</w:t>
            </w:r>
            <w:r w:rsidRPr="00E30722">
              <w:rPr>
                <w:sz w:val="22"/>
                <w:szCs w:val="22"/>
              </w:rPr>
              <w:t>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490F9E">
            <w:pPr>
              <w:jc w:val="center"/>
            </w:pPr>
            <w:r>
              <w:rPr>
                <w:sz w:val="22"/>
                <w:szCs w:val="22"/>
              </w:rPr>
              <w:t>289,7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40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490F9E">
            <w:pPr>
              <w:jc w:val="center"/>
            </w:pPr>
          </w:p>
          <w:p w:rsidR="00CC5726" w:rsidRDefault="00CC5726" w:rsidP="00490F9E">
            <w:pPr>
              <w:jc w:val="center"/>
            </w:pPr>
            <w:r>
              <w:rPr>
                <w:sz w:val="22"/>
                <w:szCs w:val="22"/>
              </w:rPr>
              <w:t>67,2</w:t>
            </w:r>
          </w:p>
          <w:p w:rsidR="00CC5726" w:rsidRDefault="00CC5726" w:rsidP="00490F9E">
            <w:pPr>
              <w:jc w:val="center"/>
            </w:pPr>
          </w:p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43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490F9E">
            <w:pPr>
              <w:jc w:val="center"/>
            </w:pPr>
          </w:p>
          <w:p w:rsidR="00CC5726" w:rsidRDefault="00CC5726" w:rsidP="00490F9E">
            <w:pPr>
              <w:jc w:val="center"/>
            </w:pPr>
            <w:r>
              <w:rPr>
                <w:sz w:val="22"/>
                <w:szCs w:val="22"/>
              </w:rPr>
              <w:t>177,9</w:t>
            </w:r>
          </w:p>
          <w:p w:rsidR="00CC5726" w:rsidRDefault="00CC5726" w:rsidP="00DE67D4"/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45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</w:p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70,9</w:t>
            </w:r>
          </w:p>
          <w:p w:rsidR="00CC5726" w:rsidRDefault="00CC5726" w:rsidP="0097154F">
            <w:pPr>
              <w:jc w:val="center"/>
            </w:pPr>
          </w:p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48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</w:p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225,4</w:t>
            </w:r>
          </w:p>
          <w:p w:rsidR="00CC5726" w:rsidRDefault="00CC5726" w:rsidP="0097154F">
            <w:pPr>
              <w:jc w:val="center"/>
            </w:pPr>
          </w:p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490F9E">
        <w:trPr>
          <w:trHeight w:val="31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715,4</w:t>
            </w:r>
          </w:p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2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E30722" w:rsidRDefault="00CC5726" w:rsidP="0004429C">
            <w:pPr>
              <w:ind w:left="-81" w:right="-108"/>
              <w:jc w:val="center"/>
            </w:pPr>
            <w:r w:rsidRPr="00E307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733,4</w:t>
            </w:r>
          </w:p>
        </w:tc>
        <w:tc>
          <w:tcPr>
            <w:tcW w:w="985" w:type="dxa"/>
            <w:vAlign w:val="center"/>
          </w:tcPr>
          <w:p w:rsidR="00CC5726" w:rsidRPr="00E30722" w:rsidRDefault="00CC5726" w:rsidP="00133BB5">
            <w:pPr>
              <w:jc w:val="center"/>
            </w:pPr>
            <w:r w:rsidRPr="00E307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Default="00CC5726" w:rsidP="0097154F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F66D1D" w:rsidRDefault="00CC5726" w:rsidP="0097154F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40"/>
        </w:trPr>
        <w:tc>
          <w:tcPr>
            <w:tcW w:w="526" w:type="dxa"/>
            <w:vMerge w:val="restart"/>
          </w:tcPr>
          <w:p w:rsidR="00CC5726" w:rsidRPr="009E017D" w:rsidRDefault="00CC5726" w:rsidP="00635519">
            <w:pPr>
              <w:pStyle w:val="ListParagraph"/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 w:val="restart"/>
          </w:tcPr>
          <w:p w:rsidR="00CC5726" w:rsidRDefault="00CC5726" w:rsidP="0097154F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97154F"/>
          <w:p w:rsidR="00CC5726" w:rsidRDefault="00CC5726" w:rsidP="0097154F"/>
          <w:p w:rsidR="00CC5726" w:rsidRPr="00EC58BF" w:rsidRDefault="00CC5726" w:rsidP="0097154F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F66D1D" w:rsidRDefault="00CC5726" w:rsidP="000B736E">
            <w:pPr>
              <w:ind w:left="-108" w:right="-108"/>
              <w:jc w:val="center"/>
            </w:pPr>
            <w:r w:rsidRPr="00F66D1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F66D1D" w:rsidRDefault="00CC5726" w:rsidP="000B736E">
            <w:pPr>
              <w:ind w:left="-81" w:right="-108"/>
              <w:jc w:val="center"/>
            </w:pPr>
            <w:r w:rsidRPr="00F66D1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F66D1D" w:rsidRDefault="00CC5726" w:rsidP="000B736E">
            <w:pPr>
              <w:jc w:val="center"/>
            </w:pPr>
            <w:r w:rsidRPr="00F66D1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F66D1D" w:rsidRDefault="00CC5726" w:rsidP="000B736E">
            <w:pPr>
              <w:jc w:val="center"/>
            </w:pPr>
            <w:r w:rsidRPr="00F66D1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1376,0</w:t>
            </w:r>
          </w:p>
        </w:tc>
        <w:tc>
          <w:tcPr>
            <w:tcW w:w="931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5A1D42" w:rsidRDefault="00CC5726" w:rsidP="0097154F">
            <w:pPr>
              <w:jc w:val="center"/>
            </w:pPr>
            <w:r w:rsidRPr="005A1D42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5A1D42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242 690,28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5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97154F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F66D1D" w:rsidRDefault="00CC5726" w:rsidP="000B736E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F66D1D" w:rsidRDefault="00CC5726" w:rsidP="000B736E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F66D1D" w:rsidRDefault="00CC5726" w:rsidP="000B736E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F66D1D" w:rsidRDefault="00CC5726" w:rsidP="000B736E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5A1D42" w:rsidRDefault="00CC5726" w:rsidP="0097154F">
            <w:pPr>
              <w:jc w:val="center"/>
            </w:pPr>
            <w:r>
              <w:rPr>
                <w:sz w:val="22"/>
                <w:szCs w:val="22"/>
              </w:rPr>
              <w:t>274,8</w:t>
            </w:r>
          </w:p>
        </w:tc>
        <w:tc>
          <w:tcPr>
            <w:tcW w:w="931" w:type="dxa"/>
            <w:vAlign w:val="center"/>
          </w:tcPr>
          <w:p w:rsidR="00CC5726" w:rsidRPr="005A1D42" w:rsidRDefault="00CC5726" w:rsidP="0097154F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5A1D42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CD120E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 w:val="restart"/>
          </w:tcPr>
          <w:p w:rsidR="00CC5726" w:rsidRPr="00872A05" w:rsidRDefault="00CC5726" w:rsidP="0097154F">
            <w:r w:rsidRPr="00872A05">
              <w:rPr>
                <w:sz w:val="22"/>
                <w:szCs w:val="22"/>
              </w:rPr>
              <w:t>Андреева Марина Михайловна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Помощник первого заместителя главы Администрации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872A05" w:rsidRDefault="00CC5726" w:rsidP="000B736E">
            <w:pPr>
              <w:ind w:left="-108" w:right="-108"/>
              <w:jc w:val="center"/>
            </w:pPr>
            <w:r w:rsidRPr="00872A05"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872A05" w:rsidRDefault="00CC5726" w:rsidP="000B736E">
            <w:pPr>
              <w:ind w:left="-81" w:right="-108"/>
              <w:jc w:val="center"/>
            </w:pPr>
            <w:r w:rsidRPr="00872A05"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872A05" w:rsidRDefault="00CC5726" w:rsidP="000B736E">
            <w:pPr>
              <w:jc w:val="center"/>
            </w:pPr>
            <w:r w:rsidRPr="00872A05"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872A05" w:rsidRDefault="00CC5726" w:rsidP="000B736E">
            <w:pPr>
              <w:jc w:val="center"/>
            </w:pPr>
            <w:r w:rsidRPr="00872A05">
              <w:t>-</w:t>
            </w:r>
          </w:p>
        </w:tc>
        <w:tc>
          <w:tcPr>
            <w:tcW w:w="1550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541,0</w:t>
            </w:r>
          </w:p>
        </w:tc>
        <w:tc>
          <w:tcPr>
            <w:tcW w:w="931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9715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566 582,71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color w:val="800080"/>
              </w:rPr>
            </w:pPr>
          </w:p>
        </w:tc>
        <w:tc>
          <w:tcPr>
            <w:tcW w:w="2343" w:type="dxa"/>
            <w:vMerge/>
          </w:tcPr>
          <w:p w:rsidR="00CC5726" w:rsidRPr="009E017D" w:rsidRDefault="00CC5726" w:rsidP="0097154F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734BA3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734BA3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734BA3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734BA3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50,5</w:t>
            </w:r>
          </w:p>
        </w:tc>
        <w:tc>
          <w:tcPr>
            <w:tcW w:w="931" w:type="dxa"/>
            <w:vAlign w:val="center"/>
          </w:tcPr>
          <w:p w:rsidR="00CC5726" w:rsidRPr="00F66D1D" w:rsidRDefault="00CC5726" w:rsidP="00734BA3">
            <w:pPr>
              <w:jc w:val="center"/>
            </w:pPr>
            <w:r w:rsidRPr="00F66D1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97154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275"/>
        </w:trPr>
        <w:tc>
          <w:tcPr>
            <w:tcW w:w="526" w:type="dxa"/>
            <w:vMerge w:val="restart"/>
            <w:vAlign w:val="center"/>
          </w:tcPr>
          <w:p w:rsidR="00CC5726" w:rsidRPr="00995D89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95D89" w:rsidRDefault="00CC5726" w:rsidP="005A7859">
            <w:r w:rsidRPr="00995D89">
              <w:rPr>
                <w:sz w:val="22"/>
                <w:szCs w:val="22"/>
              </w:rPr>
              <w:t>Манагаров Владимир Вячеславович</w:t>
            </w:r>
          </w:p>
          <w:p w:rsidR="00CC5726" w:rsidRPr="00995D89" w:rsidRDefault="00CC5726" w:rsidP="005A7859"/>
          <w:p w:rsidR="00CC5726" w:rsidRPr="00995D89" w:rsidRDefault="00CC5726" w:rsidP="005A7859"/>
        </w:tc>
        <w:tc>
          <w:tcPr>
            <w:tcW w:w="1987" w:type="dxa"/>
          </w:tcPr>
          <w:p w:rsidR="00CC5726" w:rsidRPr="00995D89" w:rsidRDefault="00CC5726" w:rsidP="00525839">
            <w:pPr>
              <w:jc w:val="center"/>
            </w:pPr>
            <w:r w:rsidRPr="00995D89">
              <w:rPr>
                <w:sz w:val="22"/>
                <w:szCs w:val="22"/>
              </w:rPr>
              <w:t>Начальник</w:t>
            </w:r>
          </w:p>
          <w:p w:rsidR="00CC5726" w:rsidRPr="00995D89" w:rsidRDefault="00CC5726" w:rsidP="00525839">
            <w:pPr>
              <w:jc w:val="center"/>
            </w:pPr>
            <w:r w:rsidRPr="00995D89">
              <w:rPr>
                <w:sz w:val="22"/>
                <w:szCs w:val="22"/>
              </w:rPr>
              <w:t>Западного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995D89" w:rsidRDefault="00CC5726" w:rsidP="0004429C">
            <w:pPr>
              <w:ind w:left="-108" w:right="-108"/>
              <w:jc w:val="center"/>
            </w:pPr>
            <w:r w:rsidRPr="00995D8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95D89" w:rsidRDefault="00CC5726" w:rsidP="0004429C">
            <w:pPr>
              <w:ind w:left="-81" w:right="-108"/>
              <w:jc w:val="center"/>
            </w:pPr>
            <w:r w:rsidRPr="00995D8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44,6</w:t>
            </w:r>
          </w:p>
        </w:tc>
        <w:tc>
          <w:tcPr>
            <w:tcW w:w="985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Default="00CC5726" w:rsidP="005032F6">
            <w:pPr>
              <w:jc w:val="center"/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Форд Фокус 2</w:t>
            </w:r>
          </w:p>
        </w:tc>
        <w:tc>
          <w:tcPr>
            <w:tcW w:w="1260" w:type="dxa"/>
            <w:vAlign w:val="center"/>
          </w:tcPr>
          <w:p w:rsidR="00CC5726" w:rsidRPr="00995D89" w:rsidRDefault="00CC5726" w:rsidP="00865835">
            <w:pPr>
              <w:jc w:val="center"/>
            </w:pPr>
            <w:r w:rsidRPr="00995D89">
              <w:rPr>
                <w:sz w:val="22"/>
                <w:szCs w:val="22"/>
              </w:rPr>
              <w:t>933 162,52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95D89" w:rsidRDefault="00CC5726" w:rsidP="00865835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</w:tr>
      <w:tr w:rsidR="00CC5726" w:rsidRPr="009E017D" w:rsidTr="004B44A8">
        <w:trPr>
          <w:trHeight w:val="765"/>
        </w:trPr>
        <w:tc>
          <w:tcPr>
            <w:tcW w:w="526" w:type="dxa"/>
            <w:vMerge/>
            <w:vAlign w:val="center"/>
          </w:tcPr>
          <w:p w:rsidR="00CC5726" w:rsidRPr="00995D89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95D89" w:rsidRDefault="00CC5726" w:rsidP="005A7859"/>
          <w:p w:rsidR="00CC5726" w:rsidRPr="00995D89" w:rsidRDefault="00CC5726" w:rsidP="005A7859">
            <w:r w:rsidRPr="00995D89">
              <w:rPr>
                <w:sz w:val="22"/>
                <w:szCs w:val="22"/>
              </w:rPr>
              <w:t>супруга</w:t>
            </w:r>
          </w:p>
          <w:p w:rsidR="00CC5726" w:rsidRPr="00995D89" w:rsidRDefault="00CC5726" w:rsidP="005A7859"/>
        </w:tc>
        <w:tc>
          <w:tcPr>
            <w:tcW w:w="1987" w:type="dxa"/>
          </w:tcPr>
          <w:p w:rsidR="00CC5726" w:rsidRPr="00995D8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95D89" w:rsidRDefault="00CC5726" w:rsidP="0004429C">
            <w:pPr>
              <w:ind w:left="-108" w:right="-108"/>
              <w:jc w:val="center"/>
            </w:pPr>
            <w:r w:rsidRPr="00995D89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12" w:type="dxa"/>
            <w:vAlign w:val="center"/>
          </w:tcPr>
          <w:p w:rsidR="00CC5726" w:rsidRPr="00995D89" w:rsidRDefault="00CC5726" w:rsidP="0004429C">
            <w:pPr>
              <w:ind w:left="-81" w:right="-108"/>
              <w:jc w:val="center"/>
            </w:pPr>
            <w:r w:rsidRPr="00995D8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33,1</w:t>
            </w:r>
          </w:p>
        </w:tc>
        <w:tc>
          <w:tcPr>
            <w:tcW w:w="985" w:type="dxa"/>
            <w:vAlign w:val="center"/>
          </w:tcPr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95D89" w:rsidRDefault="00CC5726" w:rsidP="004867C7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95D89" w:rsidRDefault="00CC5726" w:rsidP="004867C7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995D89" w:rsidRDefault="00CC5726" w:rsidP="004867C7">
            <w:pPr>
              <w:jc w:val="center"/>
            </w:pPr>
            <w:r w:rsidRPr="00995D8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Автомобиль</w:t>
            </w:r>
          </w:p>
          <w:p w:rsidR="00CC5726" w:rsidRPr="00995D89" w:rsidRDefault="00CC5726" w:rsidP="005032F6">
            <w:pPr>
              <w:jc w:val="center"/>
            </w:pPr>
            <w:r w:rsidRPr="00995D89">
              <w:rPr>
                <w:sz w:val="22"/>
                <w:szCs w:val="22"/>
              </w:rPr>
              <w:t>Форд Фокус 1</w:t>
            </w:r>
          </w:p>
        </w:tc>
        <w:tc>
          <w:tcPr>
            <w:tcW w:w="1260" w:type="dxa"/>
            <w:vAlign w:val="center"/>
          </w:tcPr>
          <w:p w:rsidR="00CC5726" w:rsidRPr="00995D89" w:rsidRDefault="00CC5726" w:rsidP="004B44A8">
            <w:r>
              <w:rPr>
                <w:sz w:val="22"/>
                <w:szCs w:val="22"/>
              </w:rPr>
              <w:t>623 957,44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95D89" w:rsidRDefault="00CC5726" w:rsidP="00865835">
            <w:pPr>
              <w:jc w:val="center"/>
            </w:pPr>
            <w:r w:rsidRPr="00995D89">
              <w:t>-</w:t>
            </w:r>
          </w:p>
        </w:tc>
      </w:tr>
      <w:tr w:rsidR="00CC5726" w:rsidRPr="009E017D" w:rsidTr="00C91404">
        <w:trPr>
          <w:trHeight w:val="541"/>
        </w:trPr>
        <w:tc>
          <w:tcPr>
            <w:tcW w:w="526" w:type="dxa"/>
            <w:vMerge w:val="restart"/>
            <w:vAlign w:val="center"/>
          </w:tcPr>
          <w:p w:rsidR="00CC5726" w:rsidRPr="00392F55" w:rsidRDefault="00CC5726" w:rsidP="008A287C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Ковальчук</w:t>
            </w:r>
          </w:p>
          <w:p w:rsidR="00CC5726" w:rsidRPr="00392F55" w:rsidRDefault="00CC5726" w:rsidP="005A7859">
            <w:pPr>
              <w:rPr>
                <w:b/>
              </w:rPr>
            </w:pPr>
            <w:r w:rsidRPr="00903C02">
              <w:rPr>
                <w:sz w:val="22"/>
                <w:szCs w:val="22"/>
              </w:rPr>
              <w:t>Светлана Николаевна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Неждановского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392F55" w:rsidRDefault="00CC5726" w:rsidP="0004429C">
            <w:pPr>
              <w:ind w:left="-108" w:right="-108"/>
              <w:jc w:val="center"/>
            </w:pPr>
            <w:r w:rsidRPr="00392F5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392F55" w:rsidRDefault="00CC5726" w:rsidP="0004429C">
            <w:pPr>
              <w:ind w:left="-81" w:right="-108"/>
              <w:jc w:val="center"/>
            </w:pPr>
            <w:r w:rsidRPr="00392F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92F55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985" w:type="dxa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903C02">
            <w:pPr>
              <w:jc w:val="center"/>
            </w:pPr>
            <w:r>
              <w:t>Автомобиль</w:t>
            </w:r>
          </w:p>
          <w:p w:rsidR="00CC5726" w:rsidRPr="009E017D" w:rsidRDefault="00CC5726" w:rsidP="00903C02">
            <w:pPr>
              <w:jc w:val="center"/>
            </w:pPr>
            <w:r>
              <w:t>Хундай  Getz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761 538,52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92F55" w:rsidRDefault="00CC5726" w:rsidP="0004429C">
            <w:pPr>
              <w:ind w:left="-108" w:right="-108"/>
              <w:jc w:val="center"/>
            </w:pPr>
            <w:r w:rsidRPr="00392F55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392F55" w:rsidRDefault="00CC5726" w:rsidP="0004429C">
            <w:pPr>
              <w:ind w:left="-81" w:right="-108"/>
              <w:jc w:val="center"/>
            </w:pPr>
            <w:r w:rsidRPr="00392F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23,2</w:t>
            </w:r>
          </w:p>
        </w:tc>
        <w:tc>
          <w:tcPr>
            <w:tcW w:w="985" w:type="dxa"/>
            <w:vAlign w:val="center"/>
          </w:tcPr>
          <w:p w:rsidR="00CC5726" w:rsidRPr="00392F55" w:rsidRDefault="00CC5726" w:rsidP="005032F6">
            <w:pPr>
              <w:jc w:val="center"/>
            </w:pPr>
            <w:r w:rsidRPr="00392F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87D4E" w:rsidRDefault="00CC5726" w:rsidP="0004429C">
            <w:pPr>
              <w:ind w:left="-108" w:right="-108"/>
              <w:jc w:val="center"/>
            </w:pPr>
            <w:r w:rsidRPr="00587D4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87D4E" w:rsidRDefault="00CC5726" w:rsidP="0004429C">
            <w:pPr>
              <w:ind w:left="-81" w:right="-108"/>
              <w:jc w:val="center"/>
            </w:pPr>
            <w:r w:rsidRPr="00587D4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87D4E" w:rsidRDefault="00CC5726" w:rsidP="005032F6">
            <w:pPr>
              <w:jc w:val="center"/>
            </w:pPr>
            <w:r w:rsidRPr="00587D4E">
              <w:rPr>
                <w:sz w:val="22"/>
                <w:szCs w:val="22"/>
              </w:rPr>
              <w:t>61,9</w:t>
            </w:r>
          </w:p>
        </w:tc>
        <w:tc>
          <w:tcPr>
            <w:tcW w:w="985" w:type="dxa"/>
            <w:vAlign w:val="center"/>
          </w:tcPr>
          <w:p w:rsidR="00CC5726" w:rsidRPr="00587D4E" w:rsidRDefault="00CC5726" w:rsidP="005032F6">
            <w:pPr>
              <w:jc w:val="center"/>
            </w:pPr>
            <w:r w:rsidRPr="00587D4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DA0B30" w:rsidRDefault="00CC5726" w:rsidP="005032F6">
            <w:pPr>
              <w:jc w:val="center"/>
            </w:pPr>
            <w:r w:rsidRPr="00DA0B3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DA0B30" w:rsidRDefault="00CC5726" w:rsidP="005032F6">
            <w:pPr>
              <w:jc w:val="center"/>
            </w:pPr>
            <w:r w:rsidRPr="00DA0B3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DA0B30" w:rsidRDefault="00CC5726" w:rsidP="005032F6">
            <w:pPr>
              <w:jc w:val="center"/>
            </w:pPr>
            <w:r w:rsidRPr="00DA0B3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Fiat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Linea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233 247,36 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87D4E" w:rsidRDefault="00CC5726" w:rsidP="0004429C">
            <w:pPr>
              <w:ind w:left="-108" w:right="-108"/>
              <w:jc w:val="center"/>
            </w:pPr>
            <w:r w:rsidRPr="00587D4E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587D4E" w:rsidRDefault="00CC5726" w:rsidP="0004429C">
            <w:pPr>
              <w:ind w:left="-81" w:right="-108"/>
              <w:jc w:val="center"/>
            </w:pPr>
            <w:r w:rsidRPr="00587D4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87D4E" w:rsidRDefault="00CC5726" w:rsidP="0097154F">
            <w:pPr>
              <w:jc w:val="center"/>
            </w:pPr>
            <w:r w:rsidRPr="00587D4E">
              <w:rPr>
                <w:sz w:val="22"/>
                <w:szCs w:val="22"/>
              </w:rPr>
              <w:t>37,7</w:t>
            </w:r>
          </w:p>
        </w:tc>
        <w:tc>
          <w:tcPr>
            <w:tcW w:w="985" w:type="dxa"/>
            <w:vAlign w:val="center"/>
          </w:tcPr>
          <w:p w:rsidR="00CC5726" w:rsidRPr="00587D4E" w:rsidRDefault="00CC5726" w:rsidP="0097154F">
            <w:pPr>
              <w:jc w:val="center"/>
            </w:pPr>
            <w:r w:rsidRPr="00587D4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87D4E" w:rsidRDefault="00CC5726" w:rsidP="0004429C">
            <w:pPr>
              <w:ind w:left="-108" w:right="-108"/>
              <w:jc w:val="center"/>
            </w:pPr>
            <w:r w:rsidRPr="00587D4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587D4E" w:rsidRDefault="00CC5726" w:rsidP="0004429C">
            <w:pPr>
              <w:ind w:left="-81" w:right="-108"/>
              <w:jc w:val="center"/>
            </w:pPr>
            <w:r w:rsidRPr="00587D4E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587D4E" w:rsidRDefault="00CC5726" w:rsidP="0097154F">
            <w:pPr>
              <w:jc w:val="center"/>
            </w:pPr>
            <w:r w:rsidRPr="00587D4E">
              <w:rPr>
                <w:sz w:val="22"/>
                <w:szCs w:val="22"/>
              </w:rPr>
              <w:t>532,0</w:t>
            </w:r>
          </w:p>
        </w:tc>
        <w:tc>
          <w:tcPr>
            <w:tcW w:w="985" w:type="dxa"/>
            <w:vAlign w:val="center"/>
          </w:tcPr>
          <w:p w:rsidR="00CC5726" w:rsidRPr="00587D4E" w:rsidRDefault="00CC5726" w:rsidP="0097154F">
            <w:pPr>
              <w:jc w:val="center"/>
            </w:pPr>
            <w:r w:rsidRPr="00587D4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Достов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Александр Александрович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Неждановского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1E1FBF" w:rsidRDefault="00CC5726" w:rsidP="0004429C">
            <w:pPr>
              <w:ind w:left="-108" w:right="-108"/>
              <w:jc w:val="center"/>
            </w:pPr>
            <w:r w:rsidRPr="001E1FB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E1FBF" w:rsidRDefault="00CC5726" w:rsidP="0004429C">
            <w:pPr>
              <w:ind w:left="-81" w:right="-108"/>
              <w:jc w:val="center"/>
            </w:pPr>
            <w:r w:rsidRPr="001E1FB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E1FBF" w:rsidRDefault="00CC5726" w:rsidP="005032F6">
            <w:pPr>
              <w:jc w:val="center"/>
            </w:pPr>
            <w:r w:rsidRPr="001E1FB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E1FBF" w:rsidRDefault="00CC5726" w:rsidP="005032F6">
            <w:pPr>
              <w:jc w:val="center"/>
            </w:pPr>
            <w:r w:rsidRPr="001E1FB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E1FBF" w:rsidRDefault="00CC5726" w:rsidP="005032F6">
            <w:pPr>
              <w:jc w:val="center"/>
            </w:pPr>
            <w:r w:rsidRPr="001E1FB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E1FBF" w:rsidRDefault="00CC5726" w:rsidP="005032F6">
            <w:pPr>
              <w:jc w:val="center"/>
            </w:pPr>
            <w:r w:rsidRPr="001E1FBF">
              <w:rPr>
                <w:sz w:val="22"/>
                <w:szCs w:val="22"/>
              </w:rPr>
              <w:t>31,3</w:t>
            </w:r>
          </w:p>
        </w:tc>
        <w:tc>
          <w:tcPr>
            <w:tcW w:w="931" w:type="dxa"/>
            <w:vAlign w:val="center"/>
          </w:tcPr>
          <w:p w:rsidR="00CC5726" w:rsidRPr="001E1FBF" w:rsidRDefault="00CC5726" w:rsidP="005032F6">
            <w:pPr>
              <w:jc w:val="center"/>
            </w:pPr>
            <w:r w:rsidRPr="001E1FB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Хундай </w:t>
            </w:r>
            <w:r w:rsidRPr="009E017D">
              <w:rPr>
                <w:sz w:val="22"/>
                <w:szCs w:val="22"/>
                <w:lang w:val="en-US"/>
              </w:rPr>
              <w:t>Accent</w:t>
            </w:r>
            <w:r w:rsidRPr="009E01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534 072,09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упруга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D7D58" w:rsidRDefault="00CC5726" w:rsidP="0004429C">
            <w:pPr>
              <w:ind w:left="-108" w:right="-108"/>
              <w:jc w:val="center"/>
            </w:pPr>
            <w:r w:rsidRPr="002D7D5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D7D58" w:rsidRDefault="00CC5726" w:rsidP="0004429C">
            <w:pPr>
              <w:ind w:left="-81" w:right="-108"/>
              <w:jc w:val="center"/>
            </w:pPr>
            <w:r w:rsidRPr="002D7D5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D7D58" w:rsidRDefault="00CC5726" w:rsidP="005032F6">
            <w:pPr>
              <w:jc w:val="center"/>
            </w:pPr>
            <w:r w:rsidRPr="002D7D5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D7D58" w:rsidRDefault="00CC5726" w:rsidP="005032F6">
            <w:pPr>
              <w:jc w:val="center"/>
            </w:pPr>
            <w:r w:rsidRPr="002D7D5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D7D58" w:rsidRDefault="00CC5726" w:rsidP="005032F6">
            <w:pPr>
              <w:jc w:val="center"/>
            </w:pPr>
            <w:r w:rsidRPr="002D7D5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D7D58" w:rsidRDefault="00CC5726" w:rsidP="005032F6">
            <w:pPr>
              <w:jc w:val="center"/>
            </w:pPr>
            <w:r w:rsidRPr="002D7D58">
              <w:rPr>
                <w:sz w:val="22"/>
                <w:szCs w:val="22"/>
              </w:rPr>
              <w:t>31,3</w:t>
            </w:r>
          </w:p>
        </w:tc>
        <w:tc>
          <w:tcPr>
            <w:tcW w:w="931" w:type="dxa"/>
            <w:vAlign w:val="center"/>
          </w:tcPr>
          <w:p w:rsidR="00CC5726" w:rsidRPr="002D7D58" w:rsidRDefault="00CC5726" w:rsidP="005032F6">
            <w:pPr>
              <w:jc w:val="center"/>
            </w:pPr>
            <w:r w:rsidRPr="002D7D5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106 808,92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F2287D" w:rsidRDefault="00CC5726" w:rsidP="00121C86">
            <w:pPr>
              <w:pStyle w:val="ListParagraph"/>
              <w:numPr>
                <w:ilvl w:val="0"/>
                <w:numId w:val="2"/>
              </w:numPr>
              <w:ind w:left="0"/>
              <w:jc w:val="center"/>
              <w:rPr>
                <w:b/>
              </w:rPr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Куценко Инесса Владимировна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 xml:space="preserve">Ведущий специалист </w:t>
            </w:r>
            <w:r w:rsidRPr="00525839">
              <w:rPr>
                <w:sz w:val="21"/>
                <w:szCs w:val="21"/>
              </w:rPr>
              <w:t xml:space="preserve">Неждановского </w:t>
            </w:r>
            <w:r w:rsidRPr="00525839">
              <w:rPr>
                <w:sz w:val="22"/>
                <w:szCs w:val="22"/>
              </w:rPr>
              <w:t>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F2287D" w:rsidRDefault="00CC5726" w:rsidP="0004429C">
            <w:pPr>
              <w:ind w:left="-108" w:right="-108"/>
              <w:jc w:val="center"/>
            </w:pPr>
            <w:r w:rsidRPr="00F2287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F2287D" w:rsidRDefault="00CC5726" w:rsidP="0004429C">
            <w:pPr>
              <w:ind w:left="-81" w:right="-108"/>
              <w:jc w:val="center"/>
            </w:pPr>
            <w:r w:rsidRPr="00F2287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2287D" w:rsidRDefault="00CC5726" w:rsidP="0097154F">
            <w:pPr>
              <w:jc w:val="center"/>
            </w:pPr>
            <w:r w:rsidRPr="00F2287D">
              <w:rPr>
                <w:sz w:val="22"/>
                <w:szCs w:val="22"/>
              </w:rPr>
              <w:t>40,5</w:t>
            </w:r>
          </w:p>
        </w:tc>
        <w:tc>
          <w:tcPr>
            <w:tcW w:w="985" w:type="dxa"/>
            <w:vAlign w:val="center"/>
          </w:tcPr>
          <w:p w:rsidR="00CC5726" w:rsidRPr="00F2287D" w:rsidRDefault="00CC5726" w:rsidP="0097154F">
            <w:pPr>
              <w:jc w:val="center"/>
            </w:pPr>
            <w:r w:rsidRPr="00F2287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F2287D" w:rsidRDefault="00CC5726" w:rsidP="005032F6">
            <w:pPr>
              <w:jc w:val="center"/>
            </w:pPr>
            <w:r w:rsidRPr="00F2287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F2287D" w:rsidRDefault="00CC5726" w:rsidP="005032F6">
            <w:pPr>
              <w:jc w:val="center"/>
            </w:pPr>
            <w:r w:rsidRPr="00F2287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F2287D" w:rsidRDefault="00CC5726" w:rsidP="005032F6">
            <w:pPr>
              <w:jc w:val="center"/>
            </w:pPr>
            <w:r w:rsidRPr="00F2287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419 253,37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97154F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97154F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2C42A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C42A8" w:rsidRDefault="00CC5726" w:rsidP="0004429C">
            <w:pPr>
              <w:ind w:left="-81" w:right="-108"/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2C42A8" w:rsidRDefault="00CC5726" w:rsidP="0097154F">
            <w:pPr>
              <w:jc w:val="center"/>
            </w:pPr>
            <w:r w:rsidRPr="002C42A8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Минкин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Олег Владимирович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Центрального территориального отдела №1</w:t>
            </w:r>
          </w:p>
        </w:tc>
        <w:tc>
          <w:tcPr>
            <w:tcW w:w="1260" w:type="dxa"/>
            <w:vAlign w:val="center"/>
          </w:tcPr>
          <w:p w:rsidR="00CC5726" w:rsidRPr="006C32D5" w:rsidRDefault="00CC5726" w:rsidP="0004429C">
            <w:pPr>
              <w:ind w:left="-108" w:right="-108"/>
              <w:jc w:val="center"/>
            </w:pPr>
            <w:r w:rsidRPr="006C32D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12" w:type="dxa"/>
            <w:vAlign w:val="center"/>
          </w:tcPr>
          <w:p w:rsidR="00CC5726" w:rsidRPr="006C32D5" w:rsidRDefault="00CC5726" w:rsidP="0004429C">
            <w:pPr>
              <w:ind w:left="-81" w:right="-108"/>
              <w:jc w:val="center"/>
            </w:pPr>
            <w:r w:rsidRPr="006C32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51,3</w:t>
            </w:r>
          </w:p>
        </w:tc>
        <w:tc>
          <w:tcPr>
            <w:tcW w:w="985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49,7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689 576,42 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C32D5" w:rsidRDefault="00CC5726" w:rsidP="0004429C">
            <w:pPr>
              <w:ind w:left="-108" w:right="-108"/>
              <w:jc w:val="center"/>
            </w:pPr>
            <w:r w:rsidRPr="006C32D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C32D5" w:rsidRDefault="00CC5726" w:rsidP="0004429C">
            <w:pPr>
              <w:ind w:left="-81" w:right="-108"/>
              <w:jc w:val="center"/>
            </w:pPr>
            <w:r w:rsidRPr="006C32D5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60,9</w:t>
            </w:r>
          </w:p>
        </w:tc>
        <w:tc>
          <w:tcPr>
            <w:tcW w:w="985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C32D5" w:rsidRDefault="00CC5726" w:rsidP="0004429C">
            <w:pPr>
              <w:ind w:left="-108" w:right="-108"/>
              <w:jc w:val="center"/>
            </w:pPr>
            <w:r w:rsidRPr="006C32D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C32D5" w:rsidRDefault="00CC5726" w:rsidP="0004429C">
            <w:pPr>
              <w:ind w:left="-81" w:right="-108"/>
              <w:jc w:val="center"/>
            </w:pPr>
            <w:r w:rsidRPr="006C32D5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29,8</w:t>
            </w:r>
          </w:p>
        </w:tc>
        <w:tc>
          <w:tcPr>
            <w:tcW w:w="985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C32D5" w:rsidRDefault="00CC5726" w:rsidP="0004429C">
            <w:pPr>
              <w:ind w:left="-108" w:right="-108"/>
              <w:jc w:val="center"/>
            </w:pPr>
            <w:r w:rsidRPr="006C32D5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6C32D5" w:rsidRDefault="00CC5726" w:rsidP="0004429C">
            <w:pPr>
              <w:ind w:left="-81" w:right="-108"/>
              <w:jc w:val="center"/>
            </w:pPr>
            <w:r w:rsidRPr="006C32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39,2</w:t>
            </w:r>
          </w:p>
        </w:tc>
        <w:tc>
          <w:tcPr>
            <w:tcW w:w="985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C32D5" w:rsidRDefault="00CC5726" w:rsidP="0004429C">
            <w:pPr>
              <w:ind w:left="-108" w:right="-108"/>
              <w:jc w:val="center"/>
            </w:pPr>
            <w:r w:rsidRPr="006C32D5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6C32D5" w:rsidRDefault="00CC5726" w:rsidP="0004429C">
            <w:pPr>
              <w:ind w:left="-81" w:right="-108"/>
              <w:jc w:val="center"/>
            </w:pPr>
            <w:r w:rsidRPr="006C32D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21,3</w:t>
            </w:r>
          </w:p>
        </w:tc>
        <w:tc>
          <w:tcPr>
            <w:tcW w:w="985" w:type="dxa"/>
            <w:vAlign w:val="center"/>
          </w:tcPr>
          <w:p w:rsidR="00CC5726" w:rsidRPr="006C32D5" w:rsidRDefault="00CC5726" w:rsidP="005032F6">
            <w:pPr>
              <w:jc w:val="center"/>
            </w:pPr>
            <w:r w:rsidRPr="006C32D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616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49,7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BA705B">
              <w:rPr>
                <w:sz w:val="22"/>
                <w:szCs w:val="22"/>
              </w:rPr>
              <w:t>втомобиль</w:t>
            </w:r>
          </w:p>
          <w:p w:rsidR="00CC5726" w:rsidRPr="00BA705B" w:rsidRDefault="00CC5726" w:rsidP="005032F6">
            <w:pPr>
              <w:jc w:val="center"/>
              <w:rPr>
                <w:lang w:val="en-US"/>
              </w:rPr>
            </w:pPr>
            <w:r w:rsidRPr="00BA705B">
              <w:rPr>
                <w:bCs/>
                <w:sz w:val="22"/>
                <w:szCs w:val="22"/>
                <w:lang w:val="en-US"/>
              </w:rPr>
              <w:t>KIA QLE (SPORTAGE)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38340, 41 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60,9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29,8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03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60,9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49,7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BA705B" w:rsidRDefault="00CC5726" w:rsidP="00865835">
            <w:pPr>
              <w:jc w:val="center"/>
            </w:pPr>
            <w:r w:rsidRPr="00BA705B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29,8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A705B" w:rsidRDefault="00CC5726" w:rsidP="0004429C">
            <w:pPr>
              <w:ind w:left="-108" w:right="-108"/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A705B" w:rsidRDefault="00CC5726" w:rsidP="0004429C">
            <w:pPr>
              <w:ind w:left="-81" w:right="-108"/>
              <w:jc w:val="center"/>
            </w:pPr>
            <w:r w:rsidRPr="00BA705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29,8</w:t>
            </w:r>
          </w:p>
        </w:tc>
        <w:tc>
          <w:tcPr>
            <w:tcW w:w="985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49,7</w:t>
            </w:r>
          </w:p>
        </w:tc>
        <w:tc>
          <w:tcPr>
            <w:tcW w:w="931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BA705B" w:rsidRDefault="00CC5726" w:rsidP="005032F6">
            <w:pPr>
              <w:jc w:val="center"/>
            </w:pPr>
            <w:r w:rsidRPr="00BA705B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BA705B" w:rsidRDefault="00CC5726" w:rsidP="00865835">
            <w:pPr>
              <w:jc w:val="center"/>
            </w:pPr>
            <w:r w:rsidRPr="00BA705B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Шевченко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Александр Николаевич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Центрального территориального отдела №1</w:t>
            </w:r>
          </w:p>
        </w:tc>
        <w:tc>
          <w:tcPr>
            <w:tcW w:w="1260" w:type="dxa"/>
            <w:vAlign w:val="center"/>
          </w:tcPr>
          <w:p w:rsidR="00CC5726" w:rsidRPr="002709C5" w:rsidRDefault="00CC5726" w:rsidP="0004429C">
            <w:pPr>
              <w:ind w:left="-108" w:right="-108"/>
              <w:jc w:val="center"/>
              <w:rPr>
                <w:color w:val="FF0000"/>
              </w:rPr>
            </w:pPr>
            <w:r w:rsidRPr="002709C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709C5" w:rsidRDefault="00CC5726" w:rsidP="0004429C">
            <w:pPr>
              <w:ind w:left="-81" w:right="-108"/>
              <w:jc w:val="center"/>
            </w:pPr>
            <w:r w:rsidRPr="002709C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56,3</w:t>
            </w:r>
          </w:p>
        </w:tc>
        <w:tc>
          <w:tcPr>
            <w:tcW w:w="985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519 012,88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709C5" w:rsidRDefault="00CC5726" w:rsidP="0004429C">
            <w:pPr>
              <w:ind w:left="-108" w:right="-108"/>
              <w:jc w:val="center"/>
            </w:pPr>
            <w:r w:rsidRPr="002709C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709C5" w:rsidRDefault="00CC5726" w:rsidP="0004429C">
            <w:pPr>
              <w:ind w:left="-81" w:right="-108"/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Nissan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Qashqai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112 821,76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7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2709C5" w:rsidRDefault="00CC5726" w:rsidP="0004429C">
            <w:pPr>
              <w:ind w:left="-108" w:right="-108"/>
              <w:jc w:val="center"/>
            </w:pPr>
            <w:r w:rsidRPr="002709C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2709C5" w:rsidRDefault="00CC5726" w:rsidP="0004429C">
            <w:pPr>
              <w:ind w:left="-81" w:right="-108"/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610,0</w:t>
            </w:r>
          </w:p>
        </w:tc>
        <w:tc>
          <w:tcPr>
            <w:tcW w:w="93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2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2709C5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2709C5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2709C5" w:rsidRDefault="00CC5726" w:rsidP="005032F6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2709C5" w:rsidRDefault="00CC5726" w:rsidP="005032F6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55,0</w:t>
            </w:r>
          </w:p>
        </w:tc>
        <w:tc>
          <w:tcPr>
            <w:tcW w:w="931" w:type="dxa"/>
            <w:vAlign w:val="center"/>
          </w:tcPr>
          <w:p w:rsidR="00CC5726" w:rsidRPr="002709C5" w:rsidRDefault="00CC5726" w:rsidP="005032F6">
            <w:pPr>
              <w:jc w:val="center"/>
            </w:pPr>
            <w:r w:rsidRPr="002709C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03C02">
              <w:rPr>
                <w:sz w:val="22"/>
                <w:szCs w:val="22"/>
              </w:rPr>
              <w:t>Варяницын Александр Сергеевич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03C02" w:rsidRDefault="00CC5726" w:rsidP="005A7859"/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Центрального территориального отдела №2</w:t>
            </w:r>
          </w:p>
        </w:tc>
        <w:tc>
          <w:tcPr>
            <w:tcW w:w="1260" w:type="dxa"/>
            <w:vAlign w:val="center"/>
          </w:tcPr>
          <w:p w:rsidR="00CC5726" w:rsidRPr="006D135F" w:rsidRDefault="00CC5726" w:rsidP="0004429C">
            <w:pPr>
              <w:ind w:left="-108" w:right="-108"/>
              <w:jc w:val="center"/>
            </w:pPr>
            <w:r w:rsidRPr="006D135F"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D135F" w:rsidRDefault="00CC5726" w:rsidP="0004429C">
            <w:pPr>
              <w:ind w:left="-81" w:right="-108"/>
              <w:jc w:val="center"/>
            </w:pPr>
            <w:r w:rsidRPr="006D135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D135F" w:rsidRDefault="00CC5726" w:rsidP="005032F6">
            <w:pPr>
              <w:jc w:val="center"/>
            </w:pPr>
            <w:r w:rsidRPr="006D135F">
              <w:rPr>
                <w:sz w:val="22"/>
                <w:szCs w:val="22"/>
              </w:rPr>
              <w:t>43,1</w:t>
            </w:r>
          </w:p>
        </w:tc>
        <w:tc>
          <w:tcPr>
            <w:tcW w:w="985" w:type="dxa"/>
            <w:vAlign w:val="center"/>
          </w:tcPr>
          <w:p w:rsidR="00CC5726" w:rsidRPr="006D135F" w:rsidRDefault="00CC5726" w:rsidP="005032F6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D135F" w:rsidRDefault="00CC5726" w:rsidP="005032F6">
            <w:pPr>
              <w:jc w:val="center"/>
            </w:pPr>
            <w:r w:rsidRPr="006D135F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D135F" w:rsidRDefault="00CC5726" w:rsidP="005032F6">
            <w:pPr>
              <w:jc w:val="center"/>
            </w:pPr>
            <w:r w:rsidRPr="006D135F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D135F" w:rsidRDefault="00CC5726" w:rsidP="005032F6">
            <w:pPr>
              <w:jc w:val="center"/>
            </w:pPr>
            <w:r w:rsidRPr="006D135F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Nissan Teana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705 047,31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9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6D135F" w:rsidRDefault="00CC5726" w:rsidP="005A7859">
            <w:pPr>
              <w:rPr>
                <w:b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D135F" w:rsidRDefault="00CC5726" w:rsidP="00D86FB4">
            <w:pPr>
              <w:ind w:left="-108" w:right="-108"/>
              <w:jc w:val="center"/>
            </w:pPr>
            <w:r w:rsidRPr="006D135F"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D135F" w:rsidRDefault="00CC5726" w:rsidP="00D86FB4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6D135F" w:rsidRDefault="00CC5726" w:rsidP="00D86FB4">
            <w:pPr>
              <w:jc w:val="center"/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85" w:type="dxa"/>
            <w:vAlign w:val="center"/>
          </w:tcPr>
          <w:p w:rsidR="00CC5726" w:rsidRPr="006D135F" w:rsidRDefault="00CC5726" w:rsidP="00D86FB4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20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15B09" w:rsidRDefault="00CC5726" w:rsidP="0004429C">
            <w:pPr>
              <w:ind w:left="-108" w:right="-108"/>
              <w:jc w:val="center"/>
            </w:pPr>
            <w:r w:rsidRPr="00415B09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12" w:type="dxa"/>
            <w:vAlign w:val="center"/>
          </w:tcPr>
          <w:p w:rsidR="00CC5726" w:rsidRDefault="00CC5726" w:rsidP="00415B09">
            <w:pPr>
              <w:ind w:right="-108"/>
            </w:pPr>
          </w:p>
          <w:p w:rsidR="00CC5726" w:rsidRPr="00415B09" w:rsidRDefault="00CC5726" w:rsidP="00415B09">
            <w:pPr>
              <w:ind w:right="-108"/>
              <w:rPr>
                <w:sz w:val="20"/>
                <w:szCs w:val="20"/>
              </w:rPr>
            </w:pPr>
            <w:r w:rsidRPr="00415B0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15B09" w:rsidRDefault="00CC5726" w:rsidP="005032F6">
            <w:pPr>
              <w:jc w:val="center"/>
            </w:pPr>
            <w:r w:rsidRPr="00415B09">
              <w:rPr>
                <w:sz w:val="22"/>
                <w:szCs w:val="22"/>
              </w:rPr>
              <w:t>500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85" w:type="dxa"/>
            <w:vAlign w:val="center"/>
          </w:tcPr>
          <w:p w:rsidR="00CC5726" w:rsidRDefault="00CC5726" w:rsidP="005032F6">
            <w:pPr>
              <w:jc w:val="center"/>
            </w:pPr>
          </w:p>
          <w:p w:rsidR="00CC5726" w:rsidRDefault="00CC5726" w:rsidP="005032F6">
            <w:pPr>
              <w:jc w:val="center"/>
            </w:pPr>
          </w:p>
          <w:p w:rsidR="00CC5726" w:rsidRDefault="00CC5726" w:rsidP="005032F6">
            <w:pPr>
              <w:jc w:val="center"/>
            </w:pPr>
          </w:p>
          <w:p w:rsidR="00CC5726" w:rsidRDefault="00CC5726" w:rsidP="005032F6">
            <w:pPr>
              <w:jc w:val="center"/>
            </w:pPr>
            <w:r w:rsidRPr="00415B09">
              <w:rPr>
                <w:sz w:val="22"/>
                <w:szCs w:val="22"/>
              </w:rPr>
              <w:t>Россия</w:t>
            </w:r>
          </w:p>
          <w:p w:rsidR="00CC5726" w:rsidRDefault="00CC5726" w:rsidP="005032F6">
            <w:pPr>
              <w:jc w:val="center"/>
            </w:pPr>
          </w:p>
          <w:p w:rsidR="00CC5726" w:rsidRDefault="00CC5726" w:rsidP="005032F6">
            <w:pPr>
              <w:jc w:val="center"/>
            </w:pPr>
          </w:p>
          <w:p w:rsidR="00CC5726" w:rsidRDefault="00CC5726" w:rsidP="005032F6">
            <w:pPr>
              <w:jc w:val="center"/>
            </w:pPr>
          </w:p>
          <w:p w:rsidR="00CC5726" w:rsidRPr="00415B09" w:rsidRDefault="00CC5726" w:rsidP="005032F6">
            <w:pPr>
              <w:jc w:val="center"/>
            </w:pPr>
          </w:p>
        </w:tc>
        <w:tc>
          <w:tcPr>
            <w:tcW w:w="1550" w:type="dxa"/>
            <w:vMerge w:val="restart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20 684,17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7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15B09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15B09" w:rsidRDefault="00CC5726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415B09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85" w:type="dxa"/>
            <w:vAlign w:val="center"/>
          </w:tcPr>
          <w:p w:rsidR="00CC5726" w:rsidRDefault="00CC5726" w:rsidP="00415B09">
            <w:pPr>
              <w:jc w:val="center"/>
            </w:pPr>
            <w:r w:rsidRPr="00415B09">
              <w:rPr>
                <w:sz w:val="22"/>
                <w:szCs w:val="22"/>
              </w:rPr>
              <w:t>Россия</w:t>
            </w:r>
          </w:p>
          <w:p w:rsidR="00CC5726" w:rsidRPr="00415B09" w:rsidRDefault="00CC5726" w:rsidP="005032F6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15B09" w:rsidRDefault="00CC5726" w:rsidP="00D86FB4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15B09" w:rsidRDefault="00CC5726" w:rsidP="00D86FB4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415B09" w:rsidRDefault="00CC5726" w:rsidP="00D86FB4">
            <w:pPr>
              <w:jc w:val="center"/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85" w:type="dxa"/>
            <w:vAlign w:val="center"/>
          </w:tcPr>
          <w:p w:rsidR="00CC5726" w:rsidRDefault="00CC5726" w:rsidP="00D86FB4">
            <w:pPr>
              <w:jc w:val="center"/>
            </w:pPr>
            <w:r w:rsidRPr="00415B09">
              <w:rPr>
                <w:sz w:val="22"/>
                <w:szCs w:val="22"/>
              </w:rPr>
              <w:t>Россия</w:t>
            </w:r>
          </w:p>
          <w:p w:rsidR="00CC5726" w:rsidRPr="00415B09" w:rsidRDefault="00CC5726" w:rsidP="00D86FB4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t>-</w:t>
            </w:r>
          </w:p>
        </w:tc>
        <w:tc>
          <w:tcPr>
            <w:tcW w:w="931" w:type="dxa"/>
            <w:vAlign w:val="center"/>
          </w:tcPr>
          <w:p w:rsidR="00CC5726" w:rsidRPr="0093536C" w:rsidRDefault="00CC5726" w:rsidP="005032F6">
            <w:pPr>
              <w:jc w:val="center"/>
            </w:pPr>
            <w:r w:rsidRPr="0093536C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1C7EC2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15B09" w:rsidRDefault="00CC5726" w:rsidP="00D86FB4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15B09" w:rsidRDefault="00CC5726" w:rsidP="00D86FB4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415B09" w:rsidRDefault="00CC5726" w:rsidP="00D86FB4">
            <w:pPr>
              <w:jc w:val="center"/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985" w:type="dxa"/>
            <w:vAlign w:val="center"/>
          </w:tcPr>
          <w:p w:rsidR="00CC5726" w:rsidRDefault="00CC5726" w:rsidP="00D86FB4">
            <w:pPr>
              <w:jc w:val="center"/>
            </w:pPr>
            <w:r w:rsidRPr="00415B09">
              <w:rPr>
                <w:sz w:val="22"/>
                <w:szCs w:val="22"/>
              </w:rPr>
              <w:t>Россия</w:t>
            </w:r>
          </w:p>
          <w:p w:rsidR="00CC5726" w:rsidRPr="00415B09" w:rsidRDefault="00CC5726" w:rsidP="00D86FB4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3536C" w:rsidRDefault="00CC5726" w:rsidP="001C7EC2">
            <w:pPr>
              <w:jc w:val="center"/>
            </w:pPr>
            <w:r w:rsidRPr="0093536C">
              <w:t>-</w:t>
            </w:r>
          </w:p>
        </w:tc>
        <w:tc>
          <w:tcPr>
            <w:tcW w:w="941" w:type="dxa"/>
            <w:vAlign w:val="center"/>
          </w:tcPr>
          <w:p w:rsidR="00CC5726" w:rsidRPr="0093536C" w:rsidRDefault="00CC5726" w:rsidP="001C7EC2">
            <w:pPr>
              <w:jc w:val="center"/>
            </w:pPr>
            <w:r w:rsidRPr="0093536C">
              <w:t>-</w:t>
            </w:r>
          </w:p>
        </w:tc>
        <w:tc>
          <w:tcPr>
            <w:tcW w:w="931" w:type="dxa"/>
            <w:vAlign w:val="center"/>
          </w:tcPr>
          <w:p w:rsidR="00CC5726" w:rsidRPr="0093536C" w:rsidRDefault="00CC5726" w:rsidP="001C7EC2">
            <w:pPr>
              <w:jc w:val="center"/>
            </w:pPr>
            <w:r w:rsidRPr="0093536C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C7EC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Шашков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Алексей Валериевич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Центрального территориального отдела №2</w:t>
            </w: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45,1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5531D" w:rsidRDefault="00CC5726" w:rsidP="005032F6">
            <w:pPr>
              <w:jc w:val="center"/>
            </w:pPr>
            <w:r w:rsidRPr="0055531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C74255" w:rsidRDefault="00CC5726" w:rsidP="005032F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Лада Ларгус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RSOY5L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650 189,00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07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29,0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4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39,0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45,1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C74255" w:rsidRDefault="00CC5726" w:rsidP="0086583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441 126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6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599,0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601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74255" w:rsidRDefault="00CC5726" w:rsidP="00EB6FAE">
            <w:pPr>
              <w:jc w:val="center"/>
            </w:pPr>
            <w:r w:rsidRPr="00C74255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74255" w:rsidRDefault="00CC5726" w:rsidP="00EB6FAE">
            <w:pPr>
              <w:jc w:val="center"/>
            </w:pPr>
            <w:r w:rsidRPr="00C74255">
              <w:rPr>
                <w:sz w:val="22"/>
                <w:szCs w:val="22"/>
              </w:rPr>
              <w:t>45,1</w:t>
            </w:r>
          </w:p>
        </w:tc>
        <w:tc>
          <w:tcPr>
            <w:tcW w:w="931" w:type="dxa"/>
            <w:vAlign w:val="center"/>
          </w:tcPr>
          <w:p w:rsidR="00CC5726" w:rsidRPr="00C74255" w:rsidRDefault="00CC5726" w:rsidP="00EB6FAE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2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Володин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Алексей Владимирович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Октябрьского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887EF5" w:rsidRDefault="00CC5726" w:rsidP="0004429C">
            <w:pPr>
              <w:ind w:left="-108" w:right="-108"/>
              <w:jc w:val="center"/>
            </w:pPr>
            <w:r w:rsidRPr="00887EF5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887EF5" w:rsidRDefault="00CC5726" w:rsidP="0004429C">
            <w:pPr>
              <w:ind w:left="-81" w:right="-108"/>
              <w:jc w:val="center"/>
            </w:pPr>
            <w:r w:rsidRPr="00887EF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142,6</w:t>
            </w:r>
          </w:p>
        </w:tc>
        <w:tc>
          <w:tcPr>
            <w:tcW w:w="985" w:type="dxa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Тойота Авенсис 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967 202,75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87EF5" w:rsidRDefault="00CC5726" w:rsidP="0004429C">
            <w:pPr>
              <w:ind w:left="-108" w:right="-108"/>
              <w:jc w:val="center"/>
            </w:pPr>
            <w:r w:rsidRPr="00887EF5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12" w:type="dxa"/>
            <w:vAlign w:val="center"/>
          </w:tcPr>
          <w:p w:rsidR="00CC5726" w:rsidRPr="00887EF5" w:rsidRDefault="00CC5726" w:rsidP="0004429C">
            <w:pPr>
              <w:ind w:left="-81" w:right="-108"/>
              <w:jc w:val="center"/>
            </w:pPr>
            <w:r w:rsidRPr="00887EF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872,7</w:t>
            </w:r>
          </w:p>
        </w:tc>
        <w:tc>
          <w:tcPr>
            <w:tcW w:w="985" w:type="dxa"/>
            <w:vAlign w:val="center"/>
          </w:tcPr>
          <w:p w:rsidR="00CC5726" w:rsidRPr="00887EF5" w:rsidRDefault="00CC5726" w:rsidP="005032F6">
            <w:pPr>
              <w:jc w:val="center"/>
            </w:pPr>
            <w:r w:rsidRPr="00887EF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8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  <w:r w:rsidRPr="00C7425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74255" w:rsidRDefault="00CC5726" w:rsidP="005032F6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941" w:type="dxa"/>
            <w:vAlign w:val="center"/>
          </w:tcPr>
          <w:p w:rsidR="00CC5726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872,7</w:t>
            </w:r>
          </w:p>
          <w:p w:rsidR="00CC5726" w:rsidRPr="00C74255" w:rsidRDefault="00CC5726" w:rsidP="005032F6">
            <w:pPr>
              <w:jc w:val="center"/>
            </w:pPr>
          </w:p>
        </w:tc>
        <w:tc>
          <w:tcPr>
            <w:tcW w:w="931" w:type="dxa"/>
            <w:vAlign w:val="center"/>
          </w:tcPr>
          <w:p w:rsidR="00CC5726" w:rsidRPr="00C74255" w:rsidRDefault="00CC5726" w:rsidP="005032F6">
            <w:pPr>
              <w:jc w:val="center"/>
              <w:rPr>
                <w:highlight w:val="cyan"/>
              </w:rPr>
            </w:pPr>
            <w:r w:rsidRPr="00C74255">
              <w:rPr>
                <w:sz w:val="22"/>
                <w:szCs w:val="22"/>
              </w:rPr>
              <w:t>Россия</w:t>
            </w:r>
            <w:r>
              <w:rPr>
                <w:sz w:val="22"/>
                <w:szCs w:val="22"/>
                <w:highlight w:val="cyan"/>
              </w:rPr>
              <w:t xml:space="preserve"> 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219 476,34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2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C74255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C74255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C74255" w:rsidRDefault="00CC5726" w:rsidP="005032F6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C74255" w:rsidRDefault="00CC5726" w:rsidP="005032F6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Default="00CC5726" w:rsidP="005032F6">
            <w:pPr>
              <w:jc w:val="center"/>
            </w:pPr>
            <w:r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C74255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142,6</w:t>
            </w:r>
          </w:p>
        </w:tc>
        <w:tc>
          <w:tcPr>
            <w:tcW w:w="931" w:type="dxa"/>
            <w:vAlign w:val="center"/>
          </w:tcPr>
          <w:p w:rsidR="00CC5726" w:rsidRPr="00C74255" w:rsidRDefault="00CC5726" w:rsidP="005032F6">
            <w:pPr>
              <w:jc w:val="center"/>
            </w:pPr>
            <w:r w:rsidRPr="00C7425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30"/>
        </w:trPr>
        <w:tc>
          <w:tcPr>
            <w:tcW w:w="526" w:type="dxa"/>
            <w:vAlign w:val="center"/>
          </w:tcPr>
          <w:p w:rsidR="00CC5726" w:rsidRPr="00ED48D7" w:rsidRDefault="00CC5726" w:rsidP="008A287C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Кочетков Роман Владимирович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Октябрьского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ED48D7" w:rsidRDefault="00CC5726" w:rsidP="0004429C">
            <w:pPr>
              <w:ind w:left="-108" w:right="-108"/>
              <w:jc w:val="center"/>
            </w:pPr>
            <w:r w:rsidRPr="00ED48D7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ED48D7" w:rsidRDefault="00CC5726" w:rsidP="0004429C">
            <w:pPr>
              <w:ind w:left="-81" w:right="-108"/>
              <w:jc w:val="center"/>
            </w:pPr>
            <w:r w:rsidRPr="00ED48D7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ED48D7" w:rsidRDefault="00CC5726" w:rsidP="00574C5C">
            <w:pPr>
              <w:jc w:val="center"/>
            </w:pPr>
            <w:r w:rsidRPr="00ED48D7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ED48D7" w:rsidRDefault="00CC5726" w:rsidP="00574C5C">
            <w:pPr>
              <w:jc w:val="center"/>
            </w:pPr>
            <w:r w:rsidRPr="00ED48D7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ED48D7" w:rsidRDefault="00CC5726" w:rsidP="005032F6">
            <w:pPr>
              <w:jc w:val="center"/>
            </w:pPr>
            <w:r w:rsidRPr="00ED48D7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ED48D7" w:rsidRDefault="00CC5726" w:rsidP="005032F6">
            <w:pPr>
              <w:jc w:val="center"/>
            </w:pPr>
            <w:r w:rsidRPr="00ED48D7">
              <w:rPr>
                <w:sz w:val="22"/>
                <w:szCs w:val="22"/>
              </w:rPr>
              <w:t>47,7</w:t>
            </w:r>
          </w:p>
        </w:tc>
        <w:tc>
          <w:tcPr>
            <w:tcW w:w="931" w:type="dxa"/>
            <w:vAlign w:val="center"/>
          </w:tcPr>
          <w:p w:rsidR="00CC5726" w:rsidRPr="00ED48D7" w:rsidRDefault="00CC5726" w:rsidP="005032F6">
            <w:pPr>
              <w:jc w:val="center"/>
            </w:pPr>
            <w:r w:rsidRPr="00ED48D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346 782,63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 w:val="restart"/>
            <w:vAlign w:val="center"/>
          </w:tcPr>
          <w:p w:rsidR="00CC5726" w:rsidRPr="00D822C0" w:rsidRDefault="00CC5726" w:rsidP="008A287C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Яценко Андрей Викторович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Артемовского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D822C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822C0" w:rsidRDefault="00CC5726" w:rsidP="0004429C">
            <w:pPr>
              <w:ind w:left="-81" w:right="-108"/>
              <w:jc w:val="center"/>
            </w:pPr>
            <w:r w:rsidRPr="00D822C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822C0" w:rsidRDefault="00CC5726" w:rsidP="00640578">
            <w:pPr>
              <w:jc w:val="center"/>
            </w:pPr>
            <w:r w:rsidRPr="00D822C0">
              <w:rPr>
                <w:sz w:val="22"/>
                <w:szCs w:val="22"/>
              </w:rPr>
              <w:t>44,9</w:t>
            </w:r>
          </w:p>
        </w:tc>
        <w:tc>
          <w:tcPr>
            <w:tcW w:w="985" w:type="dxa"/>
            <w:vAlign w:val="center"/>
          </w:tcPr>
          <w:p w:rsidR="00CC5726" w:rsidRPr="00D822C0" w:rsidRDefault="00CC5726" w:rsidP="00640578">
            <w:pPr>
              <w:jc w:val="center"/>
            </w:pPr>
            <w:r w:rsidRPr="00D822C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8680B" w:rsidRDefault="00CC5726" w:rsidP="005032F6">
            <w:pPr>
              <w:jc w:val="center"/>
            </w:pPr>
            <w:r w:rsidRPr="0028680B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8680B" w:rsidRDefault="00CC5726" w:rsidP="005032F6">
            <w:pPr>
              <w:jc w:val="center"/>
            </w:pPr>
            <w:r w:rsidRPr="0028680B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8680B" w:rsidRDefault="00CC5726" w:rsidP="005032F6">
            <w:pPr>
              <w:jc w:val="center"/>
            </w:pPr>
            <w:r w:rsidRPr="0028680B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 грейт волл ховер</w:t>
            </w:r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911 360,64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54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333D4" w:rsidRDefault="00CC5726" w:rsidP="0004429C">
            <w:pPr>
              <w:ind w:left="-108" w:right="-108"/>
              <w:jc w:val="center"/>
            </w:pPr>
            <w:r w:rsidRPr="009333D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9333D4" w:rsidRDefault="00CC5726" w:rsidP="0004429C">
            <w:pPr>
              <w:ind w:left="-81" w:right="-108"/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9333D4" w:rsidRDefault="00CC5726" w:rsidP="00640578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9333D4" w:rsidRDefault="00CC5726" w:rsidP="00640578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Автомобиль  хэ</w:t>
            </w:r>
            <w:r w:rsidRPr="009E017D">
              <w:rPr>
                <w:sz w:val="22"/>
                <w:szCs w:val="22"/>
              </w:rPr>
              <w:t>ндэ Гетц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4B44A8">
            <w:r>
              <w:rPr>
                <w:sz w:val="22"/>
                <w:szCs w:val="22"/>
              </w:rPr>
              <w:t>292 150,20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Волчанин Игнат Юрьевич</w:t>
            </w:r>
          </w:p>
          <w:p w:rsidR="00CC5726" w:rsidRDefault="00CC5726" w:rsidP="005A7859">
            <w:pPr>
              <w:rPr>
                <w:b/>
              </w:rPr>
            </w:pPr>
          </w:p>
          <w:p w:rsidR="00CC5726" w:rsidRDefault="00CC5726" w:rsidP="005A7859">
            <w:pPr>
              <w:rPr>
                <w:b/>
              </w:rPr>
            </w:pPr>
          </w:p>
          <w:p w:rsidR="00CC5726" w:rsidRDefault="00CC5726" w:rsidP="005A7859">
            <w:pPr>
              <w:rPr>
                <w:b/>
              </w:rPr>
            </w:pPr>
          </w:p>
          <w:p w:rsidR="00CC5726" w:rsidRPr="009333D4" w:rsidRDefault="00CC5726" w:rsidP="005A7859">
            <w:pPr>
              <w:rPr>
                <w:b/>
              </w:rPr>
            </w:pP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 Артемовского территориального отдела</w:t>
            </w:r>
          </w:p>
        </w:tc>
        <w:tc>
          <w:tcPr>
            <w:tcW w:w="1260" w:type="dxa"/>
            <w:vAlign w:val="center"/>
          </w:tcPr>
          <w:p w:rsidR="00CC5726" w:rsidRPr="009333D4" w:rsidRDefault="00CC5726" w:rsidP="0004429C">
            <w:pPr>
              <w:ind w:left="-108" w:right="-108"/>
              <w:jc w:val="center"/>
            </w:pPr>
            <w:r w:rsidRPr="009333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333D4" w:rsidRDefault="00CC5726" w:rsidP="0004429C">
            <w:pPr>
              <w:ind w:left="-81" w:right="-108"/>
              <w:jc w:val="center"/>
            </w:pPr>
            <w:r w:rsidRPr="009333D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333D4" w:rsidRDefault="00CC5726" w:rsidP="00335C5D">
            <w:pPr>
              <w:jc w:val="center"/>
            </w:pPr>
            <w:r w:rsidRPr="009333D4">
              <w:rPr>
                <w:sz w:val="22"/>
                <w:szCs w:val="22"/>
              </w:rPr>
              <w:t>47,0</w:t>
            </w:r>
          </w:p>
        </w:tc>
        <w:tc>
          <w:tcPr>
            <w:tcW w:w="985" w:type="dxa"/>
            <w:vAlign w:val="center"/>
          </w:tcPr>
          <w:p w:rsidR="00CC5726" w:rsidRPr="009333D4" w:rsidRDefault="00CC5726" w:rsidP="00335C5D">
            <w:pPr>
              <w:jc w:val="center"/>
            </w:pPr>
            <w:r w:rsidRPr="009333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9333D4" w:rsidRDefault="00CC5726" w:rsidP="005032F6">
            <w:pPr>
              <w:jc w:val="center"/>
            </w:pPr>
            <w:r w:rsidRPr="009333D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4B44A8">
            <w:r>
              <w:rPr>
                <w:sz w:val="22"/>
                <w:szCs w:val="22"/>
              </w:rPr>
              <w:t xml:space="preserve">422 107,09 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CF29A8" w:rsidRDefault="00CC5726" w:rsidP="004B7CC5">
            <w:r w:rsidRPr="00CF29A8">
              <w:rPr>
                <w:sz w:val="22"/>
                <w:szCs w:val="22"/>
              </w:rPr>
              <w:t>Никуличева</w:t>
            </w:r>
          </w:p>
          <w:p w:rsidR="00CC5726" w:rsidRPr="009E017D" w:rsidRDefault="00CC5726" w:rsidP="004B7CC5">
            <w:r w:rsidRPr="00CF29A8">
              <w:rPr>
                <w:sz w:val="22"/>
                <w:szCs w:val="22"/>
              </w:rPr>
              <w:t>Светлана Владимировна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отдела бухгалтерского учета - главный бухгалтер</w:t>
            </w:r>
          </w:p>
        </w:tc>
        <w:tc>
          <w:tcPr>
            <w:tcW w:w="1260" w:type="dxa"/>
            <w:vAlign w:val="center"/>
          </w:tcPr>
          <w:p w:rsidR="00CC5726" w:rsidRPr="00C822BE" w:rsidRDefault="00CC5726" w:rsidP="0004429C">
            <w:pPr>
              <w:ind w:left="-108" w:right="-108"/>
              <w:jc w:val="center"/>
            </w:pPr>
            <w:r w:rsidRPr="00C822B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822BE" w:rsidRDefault="00CC5726" w:rsidP="0004429C">
            <w:pPr>
              <w:ind w:left="-81" w:right="-108"/>
              <w:jc w:val="center"/>
            </w:pPr>
            <w:r w:rsidRPr="00C822B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47,7</w:t>
            </w:r>
          </w:p>
        </w:tc>
        <w:tc>
          <w:tcPr>
            <w:tcW w:w="985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Автомобиль Опель Корса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861 575,24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822BE" w:rsidRDefault="00CC5726" w:rsidP="0004429C">
            <w:pPr>
              <w:ind w:left="-108" w:right="-108"/>
              <w:jc w:val="center"/>
            </w:pPr>
            <w:r w:rsidRPr="00C822BE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C822BE" w:rsidRDefault="00CC5726" w:rsidP="0004429C">
            <w:pPr>
              <w:ind w:left="-81" w:right="-108"/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C822BE" w:rsidRDefault="00CC5726" w:rsidP="005032F6">
            <w:pPr>
              <w:jc w:val="center"/>
            </w:pPr>
            <w:r w:rsidRPr="00C822BE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C2CA8" w:rsidRDefault="00CC5726" w:rsidP="0042350C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3C2CA8" w:rsidRDefault="00CC5726" w:rsidP="0042350C">
            <w:pPr>
              <w:jc w:val="center"/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931" w:type="dxa"/>
            <w:vAlign w:val="center"/>
          </w:tcPr>
          <w:p w:rsidR="00CC5726" w:rsidRPr="003C2CA8" w:rsidRDefault="00CC5726" w:rsidP="0042350C">
            <w:pPr>
              <w:jc w:val="center"/>
            </w:pPr>
            <w:r w:rsidRPr="00CD7A0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CF29A8" w:rsidRDefault="00CC5726" w:rsidP="004B7CC5">
            <w:r w:rsidRPr="00CF29A8">
              <w:rPr>
                <w:sz w:val="22"/>
                <w:szCs w:val="22"/>
              </w:rPr>
              <w:t>Ищенко</w:t>
            </w:r>
          </w:p>
          <w:p w:rsidR="00CC5726" w:rsidRPr="009E017D" w:rsidRDefault="00CC5726" w:rsidP="004B7CC5">
            <w:r w:rsidRPr="00CF29A8">
              <w:rPr>
                <w:sz w:val="22"/>
                <w:szCs w:val="22"/>
              </w:rPr>
              <w:t>Ольга Александровна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начальника отдела бухгалтерского учета</w:t>
            </w: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5032F6">
            <w:pPr>
              <w:jc w:val="center"/>
              <w:rPr>
                <w:sz w:val="20"/>
                <w:szCs w:val="20"/>
              </w:rPr>
            </w:pPr>
            <w:r w:rsidRPr="00451177">
              <w:rPr>
                <w:sz w:val="20"/>
                <w:szCs w:val="20"/>
              </w:rPr>
              <w:t>2630,0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A44180" w:rsidRDefault="00CC5726" w:rsidP="005032F6">
            <w:pPr>
              <w:jc w:val="center"/>
            </w:pPr>
            <w:r w:rsidRPr="00A4418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A44180" w:rsidRDefault="00CC5726" w:rsidP="005032F6">
            <w:pPr>
              <w:jc w:val="center"/>
            </w:pPr>
            <w:r w:rsidRPr="00A4418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A44180" w:rsidRDefault="00CC5726" w:rsidP="005032F6">
            <w:pPr>
              <w:jc w:val="center"/>
            </w:pPr>
            <w:r w:rsidRPr="00A4418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Hyundai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Getz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961 854,00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B7CC5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25,0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B7CC5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81,2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B7CC5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40,2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8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B7CC5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51177" w:rsidRDefault="00CC5726" w:rsidP="0004429C">
            <w:pPr>
              <w:ind w:left="-108" w:right="-108"/>
              <w:jc w:val="center"/>
            </w:pPr>
            <w:r w:rsidRPr="0045117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51177" w:rsidRDefault="00CC5726" w:rsidP="0004429C">
            <w:pPr>
              <w:ind w:left="-81" w:right="-108"/>
              <w:jc w:val="center"/>
            </w:pPr>
            <w:r w:rsidRPr="0045117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41,2</w:t>
            </w:r>
          </w:p>
        </w:tc>
        <w:tc>
          <w:tcPr>
            <w:tcW w:w="985" w:type="dxa"/>
            <w:vAlign w:val="center"/>
          </w:tcPr>
          <w:p w:rsidR="00CC5726" w:rsidRPr="00451177" w:rsidRDefault="00CC5726" w:rsidP="005032F6">
            <w:pPr>
              <w:jc w:val="center"/>
            </w:pPr>
            <w:r w:rsidRPr="004511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50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CF29A8" w:rsidRDefault="00CC5726" w:rsidP="004B7CC5">
            <w:r w:rsidRPr="00CF29A8">
              <w:rPr>
                <w:sz w:val="22"/>
                <w:szCs w:val="22"/>
              </w:rPr>
              <w:t>Соболева Анна Анатольевна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>
              <w:rPr>
                <w:sz w:val="22"/>
                <w:szCs w:val="22"/>
              </w:rPr>
              <w:t>Заведующий</w:t>
            </w:r>
            <w:r w:rsidRPr="00525839">
              <w:rPr>
                <w:sz w:val="22"/>
                <w:szCs w:val="22"/>
              </w:rPr>
              <w:t xml:space="preserve"> сектором планирования и исполнения бюджетных обязательств главного распорядителя отдела бухгалтерского учета</w:t>
            </w:r>
          </w:p>
        </w:tc>
        <w:tc>
          <w:tcPr>
            <w:tcW w:w="1260" w:type="dxa"/>
            <w:vAlign w:val="center"/>
          </w:tcPr>
          <w:p w:rsidR="00CC5726" w:rsidRPr="002A11C4" w:rsidRDefault="00CC5726" w:rsidP="0004429C">
            <w:pPr>
              <w:ind w:left="-108" w:right="-108"/>
              <w:jc w:val="center"/>
            </w:pPr>
            <w:r w:rsidRPr="002A11C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A11C4" w:rsidRDefault="00CC5726" w:rsidP="0004429C">
            <w:pPr>
              <w:ind w:left="-81" w:right="-108"/>
              <w:jc w:val="center"/>
            </w:pPr>
            <w:r w:rsidRPr="002A11C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A11C4" w:rsidRDefault="00CC5726" w:rsidP="006C357B">
            <w:pPr>
              <w:jc w:val="center"/>
            </w:pPr>
            <w:r w:rsidRPr="002A11C4">
              <w:rPr>
                <w:sz w:val="22"/>
                <w:szCs w:val="22"/>
              </w:rPr>
              <w:t>44,6</w:t>
            </w:r>
          </w:p>
        </w:tc>
        <w:tc>
          <w:tcPr>
            <w:tcW w:w="985" w:type="dxa"/>
            <w:vAlign w:val="center"/>
          </w:tcPr>
          <w:p w:rsidR="00CC5726" w:rsidRPr="002A11C4" w:rsidRDefault="00CC5726" w:rsidP="006C357B">
            <w:pPr>
              <w:jc w:val="center"/>
            </w:pPr>
            <w:r w:rsidRPr="002A11C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A11C4" w:rsidRDefault="00CC5726" w:rsidP="005032F6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A11C4" w:rsidRDefault="00CC5726" w:rsidP="005032F6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A11C4" w:rsidRDefault="00CC5726" w:rsidP="005032F6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641 446,34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C2CA8" w:rsidRDefault="00CC5726" w:rsidP="0004429C">
            <w:pPr>
              <w:ind w:left="-108" w:right="-108"/>
              <w:jc w:val="center"/>
            </w:pPr>
            <w:r w:rsidRPr="003C2CA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3C2CA8" w:rsidRDefault="00CC5726" w:rsidP="0004429C">
            <w:pPr>
              <w:ind w:left="-81" w:right="-108"/>
              <w:jc w:val="center"/>
            </w:pPr>
            <w:r w:rsidRPr="003C2CA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3C2CA8" w:rsidRDefault="00CC5726" w:rsidP="006C357B">
            <w:pPr>
              <w:jc w:val="center"/>
            </w:pPr>
            <w:r w:rsidRPr="003C2CA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3C2CA8" w:rsidRDefault="00CC5726" w:rsidP="006C357B">
            <w:pPr>
              <w:jc w:val="center"/>
            </w:pPr>
            <w:r w:rsidRPr="003C2CA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C2CA8" w:rsidRDefault="00CC5726" w:rsidP="003C2CA8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3C2CA8" w:rsidRDefault="00CC5726" w:rsidP="003C2CA8">
            <w:pPr>
              <w:jc w:val="center"/>
            </w:pPr>
            <w:r w:rsidRPr="003C2CA8">
              <w:rPr>
                <w:sz w:val="22"/>
                <w:szCs w:val="22"/>
              </w:rPr>
              <w:t>44,6</w:t>
            </w:r>
          </w:p>
        </w:tc>
        <w:tc>
          <w:tcPr>
            <w:tcW w:w="931" w:type="dxa"/>
            <w:vAlign w:val="center"/>
          </w:tcPr>
          <w:p w:rsidR="00CC5726" w:rsidRPr="003C2CA8" w:rsidRDefault="00CC5726" w:rsidP="003C2CA8">
            <w:pPr>
              <w:jc w:val="center"/>
            </w:pPr>
            <w:r w:rsidRPr="00CD7A0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3C2CA8" w:rsidRDefault="00CC5726" w:rsidP="006C357B">
            <w:pPr>
              <w:jc w:val="center"/>
            </w:pPr>
            <w:r w:rsidRPr="003C2CA8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4B44A8">
        <w:trPr>
          <w:trHeight w:val="227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CF29A8" w:rsidRDefault="00CC5726" w:rsidP="005A7859">
            <w:r w:rsidRPr="00CF29A8">
              <w:rPr>
                <w:sz w:val="22"/>
                <w:szCs w:val="22"/>
              </w:rPr>
              <w:t>Михайлова</w:t>
            </w:r>
          </w:p>
          <w:p w:rsidR="00CC5726" w:rsidRPr="009E017D" w:rsidRDefault="00CC5726" w:rsidP="005A7859">
            <w:r w:rsidRPr="00CF29A8">
              <w:rPr>
                <w:sz w:val="22"/>
                <w:szCs w:val="22"/>
              </w:rPr>
              <w:t>Ирина Витальевна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>
              <w:rPr>
                <w:sz w:val="22"/>
                <w:szCs w:val="22"/>
              </w:rPr>
              <w:t>Заведующий</w:t>
            </w:r>
            <w:r w:rsidRPr="00525839">
              <w:rPr>
                <w:sz w:val="22"/>
                <w:szCs w:val="22"/>
              </w:rPr>
              <w:t xml:space="preserve"> сектором финансового и материального обеспечения аппарата Администрации отдела бухгалтерского учета</w:t>
            </w:r>
          </w:p>
        </w:tc>
        <w:tc>
          <w:tcPr>
            <w:tcW w:w="1260" w:type="dxa"/>
            <w:vAlign w:val="center"/>
          </w:tcPr>
          <w:p w:rsidR="00CC5726" w:rsidRPr="00CD7A09" w:rsidRDefault="00CC5726" w:rsidP="004B2015">
            <w:pPr>
              <w:ind w:left="-108" w:right="-108"/>
              <w:jc w:val="center"/>
            </w:pPr>
            <w:r w:rsidRPr="00CD7A0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D7A09" w:rsidRDefault="00CC5726" w:rsidP="004B2015">
            <w:pPr>
              <w:ind w:left="-81" w:right="-108"/>
              <w:jc w:val="center"/>
            </w:pPr>
            <w:r w:rsidRPr="00CD7A0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D7A09" w:rsidRDefault="00CC5726" w:rsidP="004B2015">
            <w:pPr>
              <w:jc w:val="center"/>
            </w:pPr>
            <w:r w:rsidRPr="00CD7A09">
              <w:rPr>
                <w:sz w:val="22"/>
                <w:szCs w:val="22"/>
              </w:rPr>
              <w:t>50,7</w:t>
            </w:r>
          </w:p>
        </w:tc>
        <w:tc>
          <w:tcPr>
            <w:tcW w:w="985" w:type="dxa"/>
            <w:vAlign w:val="center"/>
          </w:tcPr>
          <w:p w:rsidR="00CC5726" w:rsidRPr="00CD7A09" w:rsidRDefault="00CC5726" w:rsidP="004B2015">
            <w:pPr>
              <w:jc w:val="center"/>
            </w:pPr>
            <w:r w:rsidRPr="00CD7A0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D7A09" w:rsidRDefault="00CC5726" w:rsidP="005032F6">
            <w:pPr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CD7A09" w:rsidRDefault="00CC5726" w:rsidP="005032F6">
            <w:pPr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CD7A09" w:rsidRDefault="00CC5726" w:rsidP="005032F6">
            <w:pPr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Nissan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Note</w:t>
            </w:r>
          </w:p>
        </w:tc>
        <w:tc>
          <w:tcPr>
            <w:tcW w:w="1260" w:type="dxa"/>
            <w:vAlign w:val="center"/>
          </w:tcPr>
          <w:p w:rsidR="00CC5726" w:rsidRPr="004B44A8" w:rsidRDefault="00CC5726" w:rsidP="004B44A8">
            <w:pPr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2593330,71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D7A09" w:rsidRDefault="00CC5726" w:rsidP="0004429C">
            <w:pPr>
              <w:ind w:left="-108" w:right="-108"/>
              <w:jc w:val="center"/>
            </w:pPr>
            <w:r w:rsidRPr="00CD7A0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CD7A09" w:rsidRDefault="00CC5726" w:rsidP="0004429C">
            <w:pPr>
              <w:ind w:left="-81" w:right="-108"/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CD7A09" w:rsidRDefault="00CC5726" w:rsidP="005032F6">
            <w:pPr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CD7A09" w:rsidRDefault="00CC5726" w:rsidP="005032F6">
            <w:pPr>
              <w:jc w:val="center"/>
            </w:pPr>
            <w:r w:rsidRPr="00CD7A0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D7A09" w:rsidRDefault="00CC5726" w:rsidP="00CD7A09">
            <w:pPr>
              <w:jc w:val="center"/>
            </w:pPr>
            <w:r w:rsidRPr="00CD7A09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D7A09" w:rsidRDefault="00CC5726" w:rsidP="00CD7A09">
            <w:pPr>
              <w:jc w:val="center"/>
            </w:pPr>
            <w:r w:rsidRPr="00CD7A09">
              <w:rPr>
                <w:sz w:val="22"/>
                <w:szCs w:val="22"/>
              </w:rPr>
              <w:t>50,7</w:t>
            </w:r>
          </w:p>
        </w:tc>
        <w:tc>
          <w:tcPr>
            <w:tcW w:w="931" w:type="dxa"/>
            <w:vAlign w:val="center"/>
          </w:tcPr>
          <w:p w:rsidR="00CC5726" w:rsidRPr="00CD7A09" w:rsidRDefault="00CC5726" w:rsidP="00CD7A09">
            <w:pPr>
              <w:jc w:val="center"/>
            </w:pPr>
            <w:r w:rsidRPr="00CD7A0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112 244,30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Канторович Алексей Анатольевич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отдела закупок</w:t>
            </w:r>
          </w:p>
        </w:tc>
        <w:tc>
          <w:tcPr>
            <w:tcW w:w="1260" w:type="dxa"/>
            <w:vAlign w:val="center"/>
          </w:tcPr>
          <w:p w:rsidR="00CC5726" w:rsidRPr="00B42BE1" w:rsidRDefault="00CC5726" w:rsidP="0004429C">
            <w:pPr>
              <w:ind w:left="-108" w:right="-108"/>
              <w:jc w:val="center"/>
            </w:pPr>
            <w:r w:rsidRPr="00B42BE1"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42BE1" w:rsidRDefault="00CC5726" w:rsidP="0004429C">
            <w:pPr>
              <w:ind w:left="-81" w:right="-108"/>
              <w:jc w:val="center"/>
            </w:pPr>
            <w:r w:rsidRPr="00B42BE1">
              <w:t>-</w:t>
            </w:r>
          </w:p>
        </w:tc>
        <w:tc>
          <w:tcPr>
            <w:tcW w:w="814" w:type="dxa"/>
            <w:vAlign w:val="center"/>
          </w:tcPr>
          <w:p w:rsidR="00CC5726" w:rsidRPr="00B42BE1" w:rsidRDefault="00CC5726" w:rsidP="005032F6">
            <w:pPr>
              <w:jc w:val="center"/>
            </w:pPr>
            <w:r w:rsidRPr="00B42BE1">
              <w:t>-</w:t>
            </w:r>
          </w:p>
        </w:tc>
        <w:tc>
          <w:tcPr>
            <w:tcW w:w="985" w:type="dxa"/>
            <w:vAlign w:val="center"/>
          </w:tcPr>
          <w:p w:rsidR="00CC5726" w:rsidRPr="00B42BE1" w:rsidRDefault="00CC5726" w:rsidP="005032F6">
            <w:pPr>
              <w:jc w:val="center"/>
            </w:pPr>
            <w:r w:rsidRPr="00B42BE1">
              <w:t>-</w:t>
            </w:r>
          </w:p>
        </w:tc>
        <w:tc>
          <w:tcPr>
            <w:tcW w:w="1550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rPr>
                <w:sz w:val="22"/>
                <w:szCs w:val="22"/>
              </w:rPr>
              <w:t>47,2</w:t>
            </w:r>
          </w:p>
        </w:tc>
        <w:tc>
          <w:tcPr>
            <w:tcW w:w="931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  <w:rPr>
                <w:lang w:val="en-US"/>
              </w:rPr>
            </w:pPr>
            <w:r>
              <w:t>А</w:t>
            </w:r>
            <w:r w:rsidRPr="009E017D">
              <w:t xml:space="preserve">втомобиль Хундай </w:t>
            </w:r>
            <w:r w:rsidRPr="009E017D">
              <w:rPr>
                <w:lang w:val="en-US"/>
              </w:rPr>
              <w:t>Getz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897 566,48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6731F8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42BE1" w:rsidRDefault="00CC5726" w:rsidP="0004429C">
            <w:pPr>
              <w:ind w:left="-108" w:right="-108"/>
              <w:jc w:val="center"/>
            </w:pPr>
            <w:r w:rsidRPr="00B42BE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42BE1" w:rsidRDefault="00CC5726" w:rsidP="0004429C">
            <w:pPr>
              <w:ind w:left="-81" w:right="-108"/>
              <w:jc w:val="center"/>
            </w:pPr>
            <w:r w:rsidRPr="00B42BE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47,2</w:t>
            </w:r>
          </w:p>
        </w:tc>
        <w:tc>
          <w:tcPr>
            <w:tcW w:w="985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B42BE1" w:rsidRDefault="00CC5726" w:rsidP="00B42BE1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6731F8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42BE1" w:rsidRDefault="00CC5726" w:rsidP="0004429C">
            <w:pPr>
              <w:ind w:left="-108" w:right="-108"/>
              <w:jc w:val="center"/>
            </w:pPr>
            <w:r w:rsidRPr="00B42BE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42BE1" w:rsidRDefault="00CC5726" w:rsidP="0004429C">
            <w:pPr>
              <w:ind w:left="-81" w:right="-108"/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rPr>
                <w:sz w:val="22"/>
                <w:szCs w:val="22"/>
              </w:rPr>
              <w:t>47,2</w:t>
            </w:r>
          </w:p>
        </w:tc>
        <w:tc>
          <w:tcPr>
            <w:tcW w:w="931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6731F8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42BE1" w:rsidRDefault="00CC5726" w:rsidP="0004429C">
            <w:pPr>
              <w:ind w:left="-108" w:right="-108"/>
              <w:jc w:val="center"/>
            </w:pPr>
            <w:r w:rsidRPr="00B42BE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42BE1" w:rsidRDefault="00CC5726" w:rsidP="0004429C">
            <w:pPr>
              <w:ind w:left="-81" w:right="-108"/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42BE1" w:rsidRDefault="00CC5726" w:rsidP="006731F8">
            <w:pPr>
              <w:jc w:val="center"/>
            </w:pPr>
            <w:r w:rsidRPr="00B42BE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rPr>
                <w:sz w:val="22"/>
                <w:szCs w:val="22"/>
              </w:rPr>
              <w:t>47,2</w:t>
            </w:r>
          </w:p>
        </w:tc>
        <w:tc>
          <w:tcPr>
            <w:tcW w:w="931" w:type="dxa"/>
            <w:vAlign w:val="center"/>
          </w:tcPr>
          <w:p w:rsidR="00CC5726" w:rsidRPr="00B42BE1" w:rsidRDefault="00CC5726" w:rsidP="0017561F">
            <w:pPr>
              <w:jc w:val="center"/>
            </w:pPr>
            <w:r w:rsidRPr="00B42BE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6731F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Астапенко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Юлия Олеговна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начальника отдела закупок</w:t>
            </w: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</w:t>
            </w:r>
          </w:p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(1/2)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34,4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829 962,82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</w:t>
            </w:r>
          </w:p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(1/2)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574C5C">
            <w:pPr>
              <w:jc w:val="center"/>
            </w:pPr>
            <w:r w:rsidRPr="00D97AD4">
              <w:rPr>
                <w:sz w:val="22"/>
                <w:szCs w:val="22"/>
              </w:rPr>
              <w:t>34,4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574C5C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57,50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5032F6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4B44A8">
        <w:trPr>
          <w:trHeight w:val="680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Дудченко</w:t>
            </w:r>
          </w:p>
          <w:p w:rsidR="00CC5726" w:rsidRPr="00390970" w:rsidRDefault="00CC5726" w:rsidP="005A7859">
            <w:r w:rsidRPr="00390970">
              <w:rPr>
                <w:sz w:val="22"/>
                <w:szCs w:val="22"/>
              </w:rPr>
              <w:t>Татьяна Сергеевна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260" w:type="dxa"/>
            <w:vAlign w:val="center"/>
          </w:tcPr>
          <w:p w:rsidR="00CC5726" w:rsidRPr="0022477C" w:rsidRDefault="00CC5726" w:rsidP="0004429C">
            <w:pPr>
              <w:ind w:left="-108" w:right="-108"/>
              <w:jc w:val="center"/>
            </w:pPr>
            <w:r w:rsidRPr="0022477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2477C" w:rsidRDefault="00CC5726" w:rsidP="0004429C">
            <w:pPr>
              <w:ind w:left="-81" w:right="-108"/>
              <w:jc w:val="center"/>
            </w:pPr>
            <w:r w:rsidRPr="0022477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35,1</w:t>
            </w:r>
          </w:p>
        </w:tc>
        <w:tc>
          <w:tcPr>
            <w:tcW w:w="985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46,0</w:t>
            </w:r>
          </w:p>
        </w:tc>
        <w:tc>
          <w:tcPr>
            <w:tcW w:w="931" w:type="dxa"/>
            <w:vAlign w:val="center"/>
          </w:tcPr>
          <w:p w:rsidR="00CC5726" w:rsidRPr="0022477C" w:rsidRDefault="00CC5726" w:rsidP="005032F6">
            <w:pPr>
              <w:jc w:val="center"/>
            </w:pPr>
            <w:r w:rsidRPr="0022477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</w:tcPr>
          <w:p w:rsidR="00CC5726" w:rsidRPr="009E017D" w:rsidRDefault="00CC5726" w:rsidP="004B44A8">
            <w:r>
              <w:rPr>
                <w:sz w:val="22"/>
                <w:szCs w:val="22"/>
              </w:rPr>
              <w:t xml:space="preserve">507 554,10 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Лиманская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Галина Викторовна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100,0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459 139,19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75,9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  <w:rPr>
                <w:sz w:val="20"/>
                <w:szCs w:val="20"/>
              </w:rPr>
            </w:pPr>
            <w:r w:rsidRPr="00AE679F">
              <w:rPr>
                <w:sz w:val="20"/>
                <w:szCs w:val="20"/>
              </w:rPr>
              <w:t>2393,0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  <w:rPr>
                <w:sz w:val="20"/>
                <w:szCs w:val="20"/>
              </w:rPr>
            </w:pPr>
            <w:r w:rsidRPr="00AE679F">
              <w:rPr>
                <w:sz w:val="20"/>
                <w:szCs w:val="20"/>
              </w:rPr>
              <w:t>2000,0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530,2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летняя кухня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26,0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5032F6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608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</w:tcPr>
          <w:p w:rsidR="00CC5726" w:rsidRPr="00AE679F" w:rsidRDefault="00CC5726" w:rsidP="004A07BA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</w:tcPr>
          <w:p w:rsidR="00CC5726" w:rsidRPr="00AE679F" w:rsidRDefault="00CC5726" w:rsidP="004A07BA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</w:tcPr>
          <w:p w:rsidR="00CC5726" w:rsidRPr="00AE679F" w:rsidRDefault="00CC5726" w:rsidP="004A07BA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</w:tcPr>
          <w:p w:rsidR="00CC5726" w:rsidRPr="00AE679F" w:rsidRDefault="00CC5726" w:rsidP="004A07BA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CC5726" w:rsidRPr="00AE679F" w:rsidRDefault="00CC5726" w:rsidP="004A07BA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  <w:r w:rsidRPr="009E017D">
              <w:rPr>
                <w:sz w:val="22"/>
                <w:szCs w:val="22"/>
                <w:lang w:val="en-US"/>
              </w:rPr>
              <w:t>CHEVROLET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NIVA</w:t>
            </w:r>
            <w:r w:rsidRPr="009E017D">
              <w:rPr>
                <w:sz w:val="22"/>
                <w:szCs w:val="22"/>
              </w:rPr>
              <w:t xml:space="preserve">, прицеп к легковому автомобилю КРД Кремень 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819 193,25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Тарадина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Анна Владимировна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отдела закупок</w:t>
            </w:r>
          </w:p>
        </w:tc>
        <w:tc>
          <w:tcPr>
            <w:tcW w:w="1260" w:type="dxa"/>
            <w:vAlign w:val="center"/>
          </w:tcPr>
          <w:p w:rsidR="00CC5726" w:rsidRPr="00485720" w:rsidRDefault="00CC5726" w:rsidP="0004429C">
            <w:pPr>
              <w:ind w:left="-108" w:right="-108"/>
              <w:jc w:val="center"/>
            </w:pPr>
            <w:r w:rsidRPr="00485720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485720" w:rsidRDefault="00CC5726" w:rsidP="0004429C">
            <w:pPr>
              <w:ind w:left="-81" w:right="-108"/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485720" w:rsidRDefault="00CC5726" w:rsidP="005032F6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485720" w:rsidRDefault="00CC5726" w:rsidP="005032F6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485720" w:rsidRDefault="00CC5726" w:rsidP="005032F6">
            <w:pPr>
              <w:jc w:val="center"/>
            </w:pPr>
            <w:r w:rsidRPr="00485720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485720" w:rsidRDefault="00CC5726" w:rsidP="005032F6">
            <w:pPr>
              <w:jc w:val="center"/>
            </w:pPr>
            <w:r w:rsidRPr="00485720">
              <w:rPr>
                <w:sz w:val="22"/>
                <w:szCs w:val="22"/>
              </w:rPr>
              <w:t>40,3</w:t>
            </w:r>
          </w:p>
        </w:tc>
        <w:tc>
          <w:tcPr>
            <w:tcW w:w="931" w:type="dxa"/>
            <w:vAlign w:val="center"/>
          </w:tcPr>
          <w:p w:rsidR="00CC5726" w:rsidRPr="00485720" w:rsidRDefault="00CC5726" w:rsidP="005032F6">
            <w:pPr>
              <w:jc w:val="center"/>
            </w:pPr>
            <w:r w:rsidRPr="0048572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523 133,71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6211CD" w:rsidRDefault="00CC5726" w:rsidP="0004429C">
            <w:pPr>
              <w:ind w:left="-108" w:right="-108"/>
              <w:jc w:val="center"/>
            </w:pPr>
            <w:r w:rsidRPr="006211C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6211CD" w:rsidRDefault="00CC5726" w:rsidP="0004429C">
            <w:pPr>
              <w:ind w:left="-81" w:right="-108"/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40,3</w:t>
            </w:r>
          </w:p>
        </w:tc>
        <w:tc>
          <w:tcPr>
            <w:tcW w:w="93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5032F6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Шкода </w:t>
            </w:r>
            <w:r>
              <w:rPr>
                <w:bCs/>
                <w:sz w:val="22"/>
                <w:szCs w:val="22"/>
                <w:lang w:val="en-US"/>
              </w:rPr>
              <w:t>Octavia</w:t>
            </w:r>
            <w:r w:rsidRPr="009E017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17 177,42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 xml:space="preserve">земельный. участок </w:t>
            </w:r>
          </w:p>
        </w:tc>
        <w:tc>
          <w:tcPr>
            <w:tcW w:w="94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5032F6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60,0</w:t>
            </w:r>
          </w:p>
        </w:tc>
        <w:tc>
          <w:tcPr>
            <w:tcW w:w="93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5032F6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211CD" w:rsidRDefault="00CC5726" w:rsidP="0004429C">
            <w:pPr>
              <w:ind w:left="-108" w:right="-108"/>
              <w:jc w:val="center"/>
            </w:pPr>
            <w:r w:rsidRPr="006211C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211CD" w:rsidRDefault="00CC5726" w:rsidP="0004429C">
            <w:pPr>
              <w:ind w:left="-81" w:right="-108"/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40,3</w:t>
            </w:r>
          </w:p>
        </w:tc>
        <w:tc>
          <w:tcPr>
            <w:tcW w:w="931" w:type="dxa"/>
            <w:vAlign w:val="center"/>
          </w:tcPr>
          <w:p w:rsidR="00CC5726" w:rsidRPr="006211CD" w:rsidRDefault="00CC5726" w:rsidP="005032F6">
            <w:pPr>
              <w:jc w:val="center"/>
            </w:pPr>
            <w:r w:rsidRPr="006211C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5032F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Лисицина Ирина Юрьевна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Ведущий специалист отдела закупок</w:t>
            </w: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47,7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763DD7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428 786,88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47,7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763DD7">
            <w:pPr>
              <w:jc w:val="center"/>
            </w:pPr>
            <w:r w:rsidRPr="00D97AD4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C2706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C27060">
            <w:pPr>
              <w:jc w:val="center"/>
            </w:pPr>
            <w:r w:rsidRPr="009E017D">
              <w:rPr>
                <w:sz w:val="22"/>
                <w:szCs w:val="22"/>
              </w:rPr>
              <w:t xml:space="preserve">ВАЗ </w:t>
            </w:r>
            <w:r w:rsidRPr="009E017D">
              <w:rPr>
                <w:sz w:val="22"/>
                <w:szCs w:val="22"/>
                <w:lang w:val="en-US"/>
              </w:rPr>
              <w:t>LADA XRAY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924 294,35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 (1/6)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47,7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4434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97AD4" w:rsidRDefault="00CC5726" w:rsidP="0004429C">
            <w:pPr>
              <w:ind w:left="-108" w:right="-108"/>
              <w:jc w:val="center"/>
            </w:pPr>
            <w:r w:rsidRPr="00D97AD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97AD4" w:rsidRDefault="00CC5726" w:rsidP="0004429C">
            <w:pPr>
              <w:ind w:left="-81" w:right="-108"/>
              <w:jc w:val="center"/>
            </w:pPr>
            <w:r w:rsidRPr="00D97AD4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47,7</w:t>
            </w:r>
          </w:p>
        </w:tc>
        <w:tc>
          <w:tcPr>
            <w:tcW w:w="985" w:type="dxa"/>
            <w:vAlign w:val="center"/>
          </w:tcPr>
          <w:p w:rsidR="00CC5726" w:rsidRPr="00D97AD4" w:rsidRDefault="00CC5726" w:rsidP="00444344">
            <w:pPr>
              <w:jc w:val="center"/>
            </w:pPr>
            <w:r w:rsidRPr="00D97AD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D97AD4" w:rsidRDefault="00CC5726" w:rsidP="00444344">
            <w:pPr>
              <w:jc w:val="center"/>
              <w:rPr>
                <w:lang w:val="en-US"/>
              </w:rPr>
            </w:pPr>
            <w:r w:rsidRPr="00D97AD4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4434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4B44A8">
        <w:trPr>
          <w:trHeight w:val="46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360271" w:rsidRDefault="00CC5726" w:rsidP="005A7859">
            <w:r w:rsidRPr="00360271">
              <w:t>Федоров Артем Андреевич</w:t>
            </w:r>
          </w:p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04097F" w:rsidRDefault="00CC5726" w:rsidP="0004429C">
            <w:pPr>
              <w:ind w:left="-108" w:right="-108"/>
              <w:jc w:val="center"/>
            </w:pPr>
            <w:r w:rsidRPr="0004097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04097F" w:rsidRDefault="00CC5726" w:rsidP="0004429C">
            <w:pPr>
              <w:ind w:left="-81" w:right="-108"/>
              <w:jc w:val="center"/>
            </w:pPr>
            <w:r w:rsidRPr="0004097F"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04097F" w:rsidRDefault="00CC5726" w:rsidP="00A87801">
            <w:pPr>
              <w:jc w:val="center"/>
            </w:pPr>
            <w:r w:rsidRPr="0004097F"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04097F" w:rsidRDefault="00CC5726" w:rsidP="00A87801">
            <w:pPr>
              <w:jc w:val="center"/>
            </w:pPr>
            <w:r w:rsidRPr="0004097F">
              <w:t>-</w:t>
            </w:r>
          </w:p>
        </w:tc>
        <w:tc>
          <w:tcPr>
            <w:tcW w:w="1550" w:type="dxa"/>
            <w:vAlign w:val="center"/>
          </w:tcPr>
          <w:p w:rsidR="00CC5726" w:rsidRDefault="00CC5726" w:rsidP="004125C1">
            <w:pPr>
              <w:jc w:val="center"/>
            </w:pPr>
          </w:p>
          <w:p w:rsidR="00CC5726" w:rsidRPr="0004097F" w:rsidRDefault="00CC5726" w:rsidP="004125C1">
            <w:pPr>
              <w:jc w:val="center"/>
            </w:pPr>
            <w:r w:rsidRPr="0004097F">
              <w:rPr>
                <w:sz w:val="22"/>
                <w:szCs w:val="22"/>
              </w:rPr>
              <w:t>квартира</w:t>
            </w:r>
          </w:p>
          <w:p w:rsidR="00CC5726" w:rsidRPr="0004097F" w:rsidRDefault="00CC5726" w:rsidP="004125C1">
            <w:pPr>
              <w:jc w:val="center"/>
            </w:pPr>
          </w:p>
        </w:tc>
        <w:tc>
          <w:tcPr>
            <w:tcW w:w="941" w:type="dxa"/>
            <w:vAlign w:val="center"/>
          </w:tcPr>
          <w:p w:rsidR="00CC5726" w:rsidRDefault="00CC5726" w:rsidP="004125C1">
            <w:pPr>
              <w:jc w:val="center"/>
            </w:pPr>
          </w:p>
          <w:p w:rsidR="00CC5726" w:rsidRPr="0004097F" w:rsidRDefault="00CC5726" w:rsidP="004125C1">
            <w:pPr>
              <w:jc w:val="center"/>
            </w:pPr>
            <w:r w:rsidRPr="0004097F">
              <w:rPr>
                <w:sz w:val="22"/>
                <w:szCs w:val="22"/>
              </w:rPr>
              <w:t>64,0</w:t>
            </w:r>
          </w:p>
          <w:p w:rsidR="00CC5726" w:rsidRPr="0004097F" w:rsidRDefault="00CC5726" w:rsidP="004125C1">
            <w:pPr>
              <w:jc w:val="center"/>
            </w:pPr>
          </w:p>
        </w:tc>
        <w:tc>
          <w:tcPr>
            <w:tcW w:w="931" w:type="dxa"/>
            <w:vAlign w:val="center"/>
          </w:tcPr>
          <w:p w:rsidR="00CC5726" w:rsidRPr="0004097F" w:rsidRDefault="00CC5726" w:rsidP="004125C1">
            <w:pPr>
              <w:jc w:val="center"/>
            </w:pPr>
            <w:r w:rsidRPr="0004097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125C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>
              <w:t xml:space="preserve">Jaguar </w:t>
            </w:r>
            <w:r>
              <w:rPr>
                <w:lang w:val="en-US"/>
              </w:rPr>
              <w:t>s t</w:t>
            </w:r>
            <w:r>
              <w:t>ype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B44A8" w:rsidRDefault="00CC5726" w:rsidP="004B44A8">
            <w:pPr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1086554,27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E22D01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A35E86" w:rsidRDefault="00CC5726" w:rsidP="005A7859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04097F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04097F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04097F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04097F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Default="00CC5726" w:rsidP="004125C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04097F">
              <w:rPr>
                <w:sz w:val="22"/>
                <w:szCs w:val="22"/>
              </w:rPr>
              <w:t>вартира</w:t>
            </w:r>
          </w:p>
          <w:p w:rsidR="00CC5726" w:rsidRPr="0004097F" w:rsidRDefault="00CC5726" w:rsidP="00585B32"/>
        </w:tc>
        <w:tc>
          <w:tcPr>
            <w:tcW w:w="941" w:type="dxa"/>
            <w:vAlign w:val="center"/>
          </w:tcPr>
          <w:p w:rsidR="00CC5726" w:rsidRPr="0004097F" w:rsidRDefault="00CC5726" w:rsidP="004125C1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04097F" w:rsidRDefault="00CC5726" w:rsidP="004125C1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125C1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04097F" w:rsidRDefault="00CC5726" w:rsidP="008658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585B32">
        <w:trPr>
          <w:trHeight w:val="39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930BEB" w:rsidRDefault="00CC5726" w:rsidP="009E017D">
            <w:r w:rsidRPr="00930BE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810C7F" w:rsidRDefault="00CC5726" w:rsidP="0004429C">
            <w:pPr>
              <w:ind w:left="-108" w:right="-108"/>
              <w:jc w:val="center"/>
            </w:pPr>
            <w:r w:rsidRPr="00810C7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810C7F" w:rsidRDefault="00CC5726" w:rsidP="0004429C">
            <w:pPr>
              <w:ind w:left="-81" w:right="-108"/>
              <w:jc w:val="center"/>
            </w:pPr>
            <w:r w:rsidRPr="00810C7F"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810C7F" w:rsidRDefault="00CC5726" w:rsidP="00A87801">
            <w:pPr>
              <w:jc w:val="center"/>
            </w:pPr>
            <w:r w:rsidRPr="00810C7F"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810C7F" w:rsidRDefault="00CC5726" w:rsidP="00A87801">
            <w:pPr>
              <w:jc w:val="center"/>
            </w:pPr>
            <w:r w:rsidRPr="00810C7F">
              <w:t>-</w:t>
            </w:r>
          </w:p>
        </w:tc>
        <w:tc>
          <w:tcPr>
            <w:tcW w:w="1550" w:type="dxa"/>
            <w:vAlign w:val="center"/>
          </w:tcPr>
          <w:p w:rsidR="00CC5726" w:rsidRPr="00585B32" w:rsidRDefault="00CC5726" w:rsidP="00585B3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810C7F">
              <w:rPr>
                <w:sz w:val="22"/>
                <w:szCs w:val="22"/>
              </w:rPr>
              <w:t>вартира</w:t>
            </w:r>
          </w:p>
        </w:tc>
        <w:tc>
          <w:tcPr>
            <w:tcW w:w="941" w:type="dxa"/>
            <w:vAlign w:val="center"/>
          </w:tcPr>
          <w:p w:rsidR="00CC5726" w:rsidRPr="00810C7F" w:rsidRDefault="00CC5726" w:rsidP="00360271">
            <w:pPr>
              <w:jc w:val="center"/>
            </w:pPr>
            <w:r w:rsidRPr="00173574">
              <w:rPr>
                <w:sz w:val="22"/>
                <w:szCs w:val="22"/>
              </w:rPr>
              <w:t>58,0</w:t>
            </w:r>
          </w:p>
        </w:tc>
        <w:tc>
          <w:tcPr>
            <w:tcW w:w="931" w:type="dxa"/>
            <w:vAlign w:val="center"/>
          </w:tcPr>
          <w:p w:rsidR="00CC5726" w:rsidRPr="00810C7F" w:rsidRDefault="00CC5726" w:rsidP="00360271">
            <w:pPr>
              <w:jc w:val="center"/>
            </w:pPr>
            <w:r w:rsidRPr="00810C7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810C7F" w:rsidRDefault="00CC5726" w:rsidP="00D11A41">
            <w:pPr>
              <w:jc w:val="center"/>
            </w:pPr>
            <w:r w:rsidRPr="00810C7F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810C7F" w:rsidRDefault="00CC5726" w:rsidP="00D11A41">
            <w:pPr>
              <w:jc w:val="center"/>
            </w:pPr>
            <w:r w:rsidRPr="00810C7F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Default="00CC5726" w:rsidP="00D11A41">
            <w:pPr>
              <w:jc w:val="center"/>
            </w:pPr>
          </w:p>
          <w:p w:rsidR="00CC5726" w:rsidRDefault="00CC5726" w:rsidP="00D11A41">
            <w:pPr>
              <w:jc w:val="center"/>
            </w:pPr>
          </w:p>
          <w:p w:rsidR="00CC5726" w:rsidRDefault="00CC5726" w:rsidP="00D11A41">
            <w:pPr>
              <w:jc w:val="center"/>
            </w:pPr>
          </w:p>
          <w:p w:rsidR="00CC5726" w:rsidRDefault="00CC5726" w:rsidP="00D11A41">
            <w:pPr>
              <w:jc w:val="center"/>
            </w:pPr>
            <w:r>
              <w:t>-</w:t>
            </w:r>
          </w:p>
          <w:p w:rsidR="00CC5726" w:rsidRDefault="00CC5726" w:rsidP="00D11A41">
            <w:pPr>
              <w:jc w:val="center"/>
            </w:pPr>
          </w:p>
          <w:p w:rsidR="00CC5726" w:rsidRDefault="00CC5726" w:rsidP="00D11A41">
            <w:pPr>
              <w:jc w:val="center"/>
            </w:pPr>
          </w:p>
          <w:p w:rsidR="00CC5726" w:rsidRDefault="00CC5726" w:rsidP="00585B32">
            <w:pPr>
              <w:jc w:val="center"/>
            </w:pPr>
          </w:p>
          <w:p w:rsidR="00CC5726" w:rsidRDefault="00CC5726" w:rsidP="00D11A41">
            <w:pPr>
              <w:jc w:val="center"/>
            </w:pPr>
          </w:p>
          <w:p w:rsidR="00CC5726" w:rsidRPr="009E017D" w:rsidRDefault="00CC5726" w:rsidP="00D11A41">
            <w:pPr>
              <w:jc w:val="center"/>
            </w:pPr>
          </w:p>
        </w:tc>
      </w:tr>
      <w:tr w:rsidR="00CC5726" w:rsidRPr="009E017D" w:rsidTr="00C91404">
        <w:trPr>
          <w:trHeight w:val="94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930BEB" w:rsidRDefault="00CC5726" w:rsidP="009E017D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810C7F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810C7F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810C7F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810C7F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Default="00CC5726" w:rsidP="00585B32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73574" w:rsidRDefault="00CC5726" w:rsidP="00360271">
            <w:pPr>
              <w:jc w:val="center"/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31" w:type="dxa"/>
            <w:vAlign w:val="center"/>
          </w:tcPr>
          <w:p w:rsidR="00CC5726" w:rsidRPr="00810C7F" w:rsidRDefault="00CC5726" w:rsidP="00360271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810C7F" w:rsidRDefault="00CC5726" w:rsidP="00D11A4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810C7F" w:rsidRDefault="00CC5726" w:rsidP="00D11A41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D11A41">
            <w:pPr>
              <w:jc w:val="center"/>
            </w:pPr>
          </w:p>
        </w:tc>
      </w:tr>
      <w:tr w:rsidR="00CC5726" w:rsidRPr="009E017D" w:rsidTr="00C91404">
        <w:trPr>
          <w:trHeight w:val="88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930BEB" w:rsidRDefault="00CC5726" w:rsidP="009E017D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810C7F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810C7F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810C7F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810C7F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Default="00CC5726" w:rsidP="00A87801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173574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931" w:type="dxa"/>
            <w:vAlign w:val="center"/>
          </w:tcPr>
          <w:p w:rsidR="00CC5726" w:rsidRDefault="00CC5726" w:rsidP="00360271">
            <w:pPr>
              <w:jc w:val="center"/>
            </w:pPr>
            <w:r w:rsidRPr="00810C7F">
              <w:rPr>
                <w:sz w:val="22"/>
                <w:szCs w:val="22"/>
              </w:rPr>
              <w:t>Россия</w:t>
            </w:r>
          </w:p>
          <w:p w:rsidR="00CC5726" w:rsidRPr="00810C7F" w:rsidRDefault="00CC5726" w:rsidP="00A87801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810C7F" w:rsidRDefault="00CC5726" w:rsidP="00D11A4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810C7F" w:rsidRDefault="00CC5726" w:rsidP="00D11A41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</w:tr>
      <w:tr w:rsidR="00CC5726" w:rsidRPr="009E017D" w:rsidTr="00C91404">
        <w:trPr>
          <w:trHeight w:val="46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E66DB3" w:rsidRDefault="00CC5726" w:rsidP="009E017D">
            <w:bookmarkStart w:id="0" w:name="_GoBack"/>
            <w:bookmarkEnd w:id="0"/>
            <w:r w:rsidRPr="00E66DB3">
              <w:t xml:space="preserve">Кокоров Янис Тариэлович </w:t>
            </w:r>
          </w:p>
        </w:tc>
        <w:tc>
          <w:tcPr>
            <w:tcW w:w="1987" w:type="dxa"/>
            <w:vMerge w:val="restart"/>
          </w:tcPr>
          <w:p w:rsidR="00CC5726" w:rsidRPr="00467F7A" w:rsidRDefault="00CC5726" w:rsidP="00525839">
            <w:pPr>
              <w:jc w:val="center"/>
            </w:pPr>
            <w:r w:rsidRPr="00467F7A">
              <w:rPr>
                <w:sz w:val="22"/>
                <w:szCs w:val="22"/>
              </w:rPr>
              <w:t>Помощник заместителя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564F97" w:rsidRDefault="00CC5726" w:rsidP="0004429C">
            <w:pPr>
              <w:ind w:left="-108" w:right="-108"/>
              <w:jc w:val="center"/>
            </w:pPr>
            <w:r w:rsidRPr="00564F97">
              <w:t xml:space="preserve">земельный участок </w:t>
            </w:r>
          </w:p>
        </w:tc>
        <w:tc>
          <w:tcPr>
            <w:tcW w:w="1612" w:type="dxa"/>
            <w:vAlign w:val="center"/>
          </w:tcPr>
          <w:p w:rsidR="00CC5726" w:rsidRPr="00564F97" w:rsidRDefault="00CC5726" w:rsidP="0004429C">
            <w:pPr>
              <w:ind w:left="-81" w:right="-108"/>
              <w:jc w:val="center"/>
            </w:pPr>
            <w:r w:rsidRPr="00564F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rPr>
                <w:sz w:val="22"/>
                <w:szCs w:val="22"/>
              </w:rPr>
              <w:t>30,2</w:t>
            </w:r>
          </w:p>
        </w:tc>
        <w:tc>
          <w:tcPr>
            <w:tcW w:w="985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rPr>
                <w:sz w:val="22"/>
                <w:szCs w:val="22"/>
              </w:rPr>
              <w:t>48,1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D11A41">
            <w:pPr>
              <w:jc w:val="center"/>
            </w:pPr>
            <w:r>
              <w:t>Автомобиль</w:t>
            </w:r>
          </w:p>
          <w:p w:rsidR="00CC5726" w:rsidRPr="00564F97" w:rsidRDefault="00CC5726" w:rsidP="00D11A41">
            <w:pPr>
              <w:jc w:val="center"/>
              <w:rPr>
                <w:lang w:val="en-US"/>
              </w:rPr>
            </w:pPr>
            <w:r>
              <w:t xml:space="preserve">КИА </w:t>
            </w:r>
            <w:r>
              <w:rPr>
                <w:lang w:val="en-US"/>
              </w:rPr>
              <w:t xml:space="preserve">OPTIMA 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E66DB3" w:rsidRDefault="00CC5726" w:rsidP="00D11A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</w:t>
            </w:r>
            <w:r w:rsidRPr="00E66DB3">
              <w:rPr>
                <w:sz w:val="20"/>
                <w:szCs w:val="20"/>
              </w:rPr>
              <w:t>699,26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D11A41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Default="00CC5726" w:rsidP="009E017D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64F97" w:rsidRDefault="00CC5726" w:rsidP="0004429C">
            <w:pPr>
              <w:ind w:left="-108" w:right="-108"/>
              <w:jc w:val="center"/>
            </w:pPr>
            <w:r w:rsidRPr="00564F97"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64F97" w:rsidRDefault="00CC5726" w:rsidP="004D4AAA">
            <w:pPr>
              <w:ind w:left="-81" w:right="-108"/>
              <w:jc w:val="center"/>
            </w:pPr>
            <w:r w:rsidRPr="00564F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rPr>
                <w:sz w:val="22"/>
                <w:szCs w:val="22"/>
              </w:rPr>
              <w:t>156,7</w:t>
            </w:r>
          </w:p>
        </w:tc>
        <w:tc>
          <w:tcPr>
            <w:tcW w:w="985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564F97" w:rsidRDefault="00CC5726" w:rsidP="00D11A41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/>
            <w:vAlign w:val="center"/>
          </w:tcPr>
          <w:p w:rsidR="00CC5726" w:rsidRPr="009E017D" w:rsidRDefault="00CC5726" w:rsidP="00564F97"/>
        </w:tc>
        <w:tc>
          <w:tcPr>
            <w:tcW w:w="2343" w:type="dxa"/>
            <w:vMerge/>
          </w:tcPr>
          <w:p w:rsidR="00CC5726" w:rsidRDefault="00CC5726" w:rsidP="009E017D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64F97" w:rsidRDefault="00CC5726" w:rsidP="0004429C">
            <w:pPr>
              <w:ind w:left="-108" w:right="-108"/>
              <w:jc w:val="center"/>
            </w:pPr>
            <w:r>
              <w:t>гараж</w:t>
            </w:r>
          </w:p>
        </w:tc>
        <w:tc>
          <w:tcPr>
            <w:tcW w:w="1612" w:type="dxa"/>
            <w:vAlign w:val="center"/>
          </w:tcPr>
          <w:p w:rsidR="00CC5726" w:rsidRPr="00564F97" w:rsidRDefault="00CC5726" w:rsidP="004D4AAA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64F97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48,0</w:t>
            </w:r>
          </w:p>
        </w:tc>
        <w:tc>
          <w:tcPr>
            <w:tcW w:w="985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564F97" w:rsidRDefault="00CC5726" w:rsidP="00D11A41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/>
            <w:vAlign w:val="center"/>
          </w:tcPr>
          <w:p w:rsidR="00CC5726" w:rsidRPr="009E017D" w:rsidRDefault="00CC5726" w:rsidP="00564F97"/>
        </w:tc>
        <w:tc>
          <w:tcPr>
            <w:tcW w:w="2343" w:type="dxa"/>
          </w:tcPr>
          <w:p w:rsidR="00CC5726" w:rsidRDefault="00CC5726" w:rsidP="009E017D">
            <w:r>
              <w:t>супруга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64F97" w:rsidRDefault="00CC5726" w:rsidP="004D4AAA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64F97" w:rsidRDefault="00CC5726" w:rsidP="004D4AAA">
            <w:pPr>
              <w:jc w:val="center"/>
            </w:pPr>
            <w:r>
              <w:rPr>
                <w:sz w:val="22"/>
                <w:szCs w:val="22"/>
              </w:rPr>
              <w:t>48,1</w:t>
            </w:r>
          </w:p>
        </w:tc>
        <w:tc>
          <w:tcPr>
            <w:tcW w:w="985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0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t>-</w:t>
            </w:r>
          </w:p>
        </w:tc>
        <w:tc>
          <w:tcPr>
            <w:tcW w:w="941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t>-</w:t>
            </w:r>
          </w:p>
        </w:tc>
        <w:tc>
          <w:tcPr>
            <w:tcW w:w="931" w:type="dxa"/>
            <w:vAlign w:val="center"/>
          </w:tcPr>
          <w:p w:rsidR="00CC5726" w:rsidRPr="00564F97" w:rsidRDefault="00CC5726" w:rsidP="00A87801">
            <w:pPr>
              <w:jc w:val="center"/>
            </w:pPr>
            <w:r w:rsidRPr="00564F97">
              <w:t>-</w:t>
            </w:r>
          </w:p>
        </w:tc>
        <w:tc>
          <w:tcPr>
            <w:tcW w:w="1800" w:type="dxa"/>
            <w:vAlign w:val="center"/>
          </w:tcPr>
          <w:p w:rsidR="00CC5726" w:rsidRDefault="00CC5726" w:rsidP="00564F97">
            <w:pPr>
              <w:jc w:val="center"/>
            </w:pPr>
            <w:r>
              <w:t>Автомобиль</w:t>
            </w:r>
          </w:p>
          <w:p w:rsidR="00CC5726" w:rsidRDefault="00CC5726" w:rsidP="00D11A41">
            <w:pPr>
              <w:jc w:val="center"/>
            </w:pPr>
            <w:r>
              <w:t>РЕНО логан</w:t>
            </w:r>
          </w:p>
          <w:p w:rsidR="00CC5726" w:rsidRDefault="00CC5726" w:rsidP="00564F97">
            <w:pPr>
              <w:jc w:val="center"/>
            </w:pPr>
            <w:r>
              <w:t>Автомобиль</w:t>
            </w:r>
          </w:p>
          <w:p w:rsidR="00CC5726" w:rsidRDefault="00CC5726" w:rsidP="00564F97">
            <w:pPr>
              <w:jc w:val="center"/>
            </w:pPr>
            <w:r>
              <w:t>РЕНО логан</w:t>
            </w:r>
          </w:p>
          <w:p w:rsidR="00CC5726" w:rsidRPr="009E017D" w:rsidRDefault="00CC5726" w:rsidP="00D11A41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64F97" w:rsidRDefault="00CC5726" w:rsidP="00D11A41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D11A41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/>
            <w:vAlign w:val="center"/>
          </w:tcPr>
          <w:p w:rsidR="00CC5726" w:rsidRPr="009E017D" w:rsidRDefault="00CC5726" w:rsidP="00564F97"/>
        </w:tc>
        <w:tc>
          <w:tcPr>
            <w:tcW w:w="2343" w:type="dxa"/>
          </w:tcPr>
          <w:p w:rsidR="00CC5726" w:rsidRDefault="00CC5726" w:rsidP="009E017D">
            <w:r>
              <w:t xml:space="preserve">несовершеннолетний ребенок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Default="00CC5726" w:rsidP="004D4AAA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564F97" w:rsidRDefault="00CC5726" w:rsidP="004D4AAA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rPr>
                <w:sz w:val="22"/>
                <w:szCs w:val="22"/>
              </w:rPr>
              <w:t>48,1</w:t>
            </w:r>
          </w:p>
        </w:tc>
        <w:tc>
          <w:tcPr>
            <w:tcW w:w="931" w:type="dxa"/>
            <w:vAlign w:val="center"/>
          </w:tcPr>
          <w:p w:rsidR="00CC5726" w:rsidRPr="00564F97" w:rsidRDefault="00CC5726" w:rsidP="004D4AAA">
            <w:pPr>
              <w:jc w:val="center"/>
            </w:pPr>
            <w:r w:rsidRPr="00564F97"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D11A41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564F97" w:rsidRDefault="00CC5726" w:rsidP="00D11A41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D11A41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390970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Геращенко</w:t>
            </w:r>
          </w:p>
          <w:p w:rsidR="00CC5726" w:rsidRPr="00390970" w:rsidRDefault="00CC5726" w:rsidP="005A7859">
            <w:r w:rsidRPr="00390970">
              <w:rPr>
                <w:sz w:val="22"/>
                <w:szCs w:val="22"/>
              </w:rPr>
              <w:t>Елена Викторовна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архитектор - директор ДАГиТР</w:t>
            </w:r>
          </w:p>
        </w:tc>
        <w:tc>
          <w:tcPr>
            <w:tcW w:w="1260" w:type="dxa"/>
            <w:vAlign w:val="center"/>
          </w:tcPr>
          <w:p w:rsidR="00CC5726" w:rsidRPr="00EC7FEE" w:rsidRDefault="00CC5726" w:rsidP="0004429C">
            <w:pPr>
              <w:ind w:left="-108" w:right="-108"/>
              <w:jc w:val="center"/>
            </w:pPr>
            <w:r w:rsidRPr="00EC7FE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EC7FEE" w:rsidRDefault="00CC5726" w:rsidP="0004429C">
            <w:pPr>
              <w:ind w:left="-81" w:right="-108"/>
              <w:jc w:val="center"/>
            </w:pPr>
            <w:r w:rsidRPr="00EC7FE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C7FEE" w:rsidRDefault="00CC5726" w:rsidP="0007526A">
            <w:pPr>
              <w:jc w:val="center"/>
              <w:rPr>
                <w:sz w:val="20"/>
                <w:szCs w:val="20"/>
              </w:rPr>
            </w:pPr>
            <w:r w:rsidRPr="00EC7FEE">
              <w:rPr>
                <w:sz w:val="20"/>
                <w:szCs w:val="20"/>
              </w:rPr>
              <w:t>2400,0</w:t>
            </w:r>
          </w:p>
        </w:tc>
        <w:tc>
          <w:tcPr>
            <w:tcW w:w="985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EC7FEE" w:rsidRDefault="00CC5726" w:rsidP="004D4AAA">
            <w:pPr>
              <w:jc w:val="center"/>
            </w:pPr>
            <w:r w:rsidRPr="00EC7FEE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EC7FEE" w:rsidRDefault="00CC5726" w:rsidP="004D4AAA">
            <w:pPr>
              <w:jc w:val="center"/>
            </w:pPr>
            <w:r w:rsidRPr="00EC7FEE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EC7FEE" w:rsidRDefault="00CC5726" w:rsidP="004D4AAA">
            <w:pPr>
              <w:jc w:val="center"/>
            </w:pPr>
            <w:r w:rsidRPr="00EC7FEE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</w:p>
          <w:p w:rsidR="00CC5726" w:rsidRPr="009E017D" w:rsidRDefault="00CC5726" w:rsidP="0007526A">
            <w:pPr>
              <w:jc w:val="center"/>
            </w:pPr>
            <w:r>
              <w:rPr>
                <w:bCs/>
                <w:sz w:val="22"/>
                <w:szCs w:val="22"/>
              </w:rPr>
              <w:t>Форд Фьюж</w:t>
            </w:r>
            <w:r w:rsidRPr="009E017D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A65BFF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</w:t>
            </w:r>
            <w:r w:rsidRPr="00A65BFF">
              <w:rPr>
                <w:sz w:val="20"/>
                <w:szCs w:val="20"/>
              </w:rPr>
              <w:t>742,68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C7FEE" w:rsidRDefault="00CC5726" w:rsidP="0004429C">
            <w:pPr>
              <w:ind w:left="-108" w:right="-108"/>
              <w:jc w:val="center"/>
            </w:pPr>
            <w:r w:rsidRPr="00EC7FEE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EC7FEE" w:rsidRDefault="00CC5726" w:rsidP="0004429C">
            <w:pPr>
              <w:ind w:left="-81" w:right="-108"/>
              <w:jc w:val="center"/>
            </w:pPr>
            <w:r w:rsidRPr="00EC7FE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27,0</w:t>
            </w:r>
          </w:p>
        </w:tc>
        <w:tc>
          <w:tcPr>
            <w:tcW w:w="985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C7FEE" w:rsidRDefault="00CC5726" w:rsidP="0004429C">
            <w:pPr>
              <w:ind w:left="-108" w:right="-108"/>
              <w:jc w:val="center"/>
            </w:pPr>
            <w:r w:rsidRPr="00EC7FEE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EC7FEE" w:rsidRDefault="00CC5726" w:rsidP="0004429C">
            <w:pPr>
              <w:ind w:left="-81" w:right="-108"/>
              <w:jc w:val="center"/>
            </w:pPr>
            <w:r w:rsidRPr="00EC7FE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28,9</w:t>
            </w:r>
          </w:p>
        </w:tc>
        <w:tc>
          <w:tcPr>
            <w:tcW w:w="985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C7FEE" w:rsidRDefault="00CC5726" w:rsidP="0004429C">
            <w:pPr>
              <w:ind w:left="-108" w:right="-108"/>
              <w:jc w:val="center"/>
            </w:pPr>
            <w:r w:rsidRPr="00EC7FE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EC7FEE" w:rsidRDefault="00CC5726" w:rsidP="0004429C">
            <w:pPr>
              <w:ind w:left="-81" w:right="-108"/>
              <w:jc w:val="center"/>
            </w:pPr>
            <w:r w:rsidRPr="00EC7FE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72,0</w:t>
            </w:r>
          </w:p>
        </w:tc>
        <w:tc>
          <w:tcPr>
            <w:tcW w:w="985" w:type="dxa"/>
            <w:vAlign w:val="center"/>
          </w:tcPr>
          <w:p w:rsidR="00CC5726" w:rsidRPr="00EC7FEE" w:rsidRDefault="00CC5726" w:rsidP="0007526A">
            <w:pPr>
              <w:jc w:val="center"/>
            </w:pPr>
            <w:r w:rsidRPr="00EC7FE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EC7FEE" w:rsidRDefault="00CC5726" w:rsidP="0007526A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88"/>
        </w:trPr>
        <w:tc>
          <w:tcPr>
            <w:tcW w:w="526" w:type="dxa"/>
            <w:vMerge w:val="restart"/>
            <w:vAlign w:val="center"/>
          </w:tcPr>
          <w:p w:rsidR="00CC5726" w:rsidRPr="00390970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Кулешов</w:t>
            </w:r>
          </w:p>
          <w:p w:rsidR="00CC5726" w:rsidRPr="00390970" w:rsidRDefault="00CC5726" w:rsidP="005A7859">
            <w:r w:rsidRPr="00390970">
              <w:rPr>
                <w:sz w:val="22"/>
                <w:szCs w:val="22"/>
              </w:rPr>
              <w:t>Алексей Михайлович</w:t>
            </w:r>
          </w:p>
          <w:p w:rsidR="00CC5726" w:rsidRPr="00390970" w:rsidRDefault="00CC5726" w:rsidP="005A7859"/>
          <w:p w:rsidR="00CC5726" w:rsidRPr="00390970" w:rsidRDefault="00CC5726" w:rsidP="005A7859"/>
          <w:p w:rsidR="00CC5726" w:rsidRPr="00390970" w:rsidRDefault="00CC5726" w:rsidP="005A7859"/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директора департамента ДАГиТР</w:t>
            </w:r>
          </w:p>
        </w:tc>
        <w:tc>
          <w:tcPr>
            <w:tcW w:w="1260" w:type="dxa"/>
            <w:vAlign w:val="center"/>
          </w:tcPr>
          <w:p w:rsidR="00CC5726" w:rsidRPr="00F06270" w:rsidRDefault="00CC5726" w:rsidP="0004429C">
            <w:pPr>
              <w:ind w:left="-108" w:right="-108"/>
              <w:jc w:val="center"/>
            </w:pPr>
            <w:r w:rsidRPr="00F06270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F06270" w:rsidRDefault="00CC5726" w:rsidP="0004429C">
            <w:pPr>
              <w:ind w:left="-81" w:right="-108"/>
              <w:jc w:val="center"/>
            </w:pPr>
            <w:r w:rsidRPr="00F0627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06270" w:rsidRDefault="00CC5726" w:rsidP="00A87801">
            <w:pPr>
              <w:jc w:val="center"/>
            </w:pPr>
            <w:r w:rsidRPr="00F06270">
              <w:rPr>
                <w:sz w:val="22"/>
                <w:szCs w:val="22"/>
              </w:rPr>
              <w:t>55,6</w:t>
            </w:r>
          </w:p>
        </w:tc>
        <w:tc>
          <w:tcPr>
            <w:tcW w:w="985" w:type="dxa"/>
            <w:vAlign w:val="center"/>
          </w:tcPr>
          <w:p w:rsidR="00CC5726" w:rsidRPr="00F06270" w:rsidRDefault="00CC5726" w:rsidP="00A87801">
            <w:pPr>
              <w:jc w:val="center"/>
            </w:pPr>
            <w:r w:rsidRPr="00F0627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EC7FEE" w:rsidRDefault="00CC5726" w:rsidP="00A87801">
            <w:pPr>
              <w:jc w:val="center"/>
            </w:pPr>
            <w:r w:rsidRPr="00EC7FE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EC7FEE" w:rsidRDefault="00CC5726" w:rsidP="00A87801">
            <w:pPr>
              <w:jc w:val="center"/>
            </w:pPr>
            <w:r w:rsidRPr="00EC7FEE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EC7FEE" w:rsidRDefault="00CC5726" w:rsidP="00A87801">
            <w:pPr>
              <w:jc w:val="center"/>
            </w:pPr>
            <w:r w:rsidRPr="00EC7FEE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F06270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Ауди </w:t>
            </w:r>
            <w:r w:rsidRPr="009E017D">
              <w:rPr>
                <w:sz w:val="22"/>
                <w:szCs w:val="22"/>
                <w:lang w:val="en-US"/>
              </w:rPr>
              <w:t>Q5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770 775,46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5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06270" w:rsidRDefault="00CC5726" w:rsidP="0004429C">
            <w:pPr>
              <w:ind w:left="-108" w:right="-108"/>
              <w:jc w:val="center"/>
            </w:pPr>
            <w:r w:rsidRPr="00F0627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F06270" w:rsidRDefault="00CC5726" w:rsidP="0004429C">
            <w:pPr>
              <w:ind w:left="-81" w:right="-108"/>
              <w:jc w:val="center"/>
            </w:pPr>
            <w:r w:rsidRPr="00F0627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06270" w:rsidRDefault="00CC5726" w:rsidP="00A87801">
            <w:pPr>
              <w:jc w:val="center"/>
              <w:rPr>
                <w:sz w:val="20"/>
                <w:szCs w:val="20"/>
              </w:rPr>
            </w:pPr>
            <w:r w:rsidRPr="00F06270">
              <w:rPr>
                <w:sz w:val="20"/>
                <w:szCs w:val="20"/>
              </w:rPr>
              <w:t>1114,9</w:t>
            </w:r>
          </w:p>
        </w:tc>
        <w:tc>
          <w:tcPr>
            <w:tcW w:w="985" w:type="dxa"/>
            <w:vAlign w:val="center"/>
          </w:tcPr>
          <w:p w:rsidR="00CC5726" w:rsidRPr="00F06270" w:rsidRDefault="00CC5726" w:rsidP="00A87801">
            <w:pPr>
              <w:jc w:val="center"/>
            </w:pPr>
            <w:r w:rsidRPr="00F0627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1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B660B" w:rsidRDefault="00CC5726" w:rsidP="0004429C">
            <w:pPr>
              <w:ind w:left="-108" w:right="-108"/>
              <w:jc w:val="center"/>
            </w:pPr>
            <w:r w:rsidRPr="006B660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B660B" w:rsidRDefault="00CC5726" w:rsidP="0004429C">
            <w:pPr>
              <w:ind w:left="-81" w:right="-108"/>
              <w:jc w:val="center"/>
            </w:pPr>
            <w:r w:rsidRPr="006B660B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6B660B" w:rsidRDefault="00CC5726" w:rsidP="00A87801">
            <w:pPr>
              <w:jc w:val="center"/>
            </w:pPr>
            <w:r w:rsidRPr="006B660B">
              <w:rPr>
                <w:sz w:val="22"/>
                <w:szCs w:val="22"/>
              </w:rPr>
              <w:t>59,9</w:t>
            </w:r>
          </w:p>
        </w:tc>
        <w:tc>
          <w:tcPr>
            <w:tcW w:w="985" w:type="dxa"/>
            <w:vAlign w:val="center"/>
          </w:tcPr>
          <w:p w:rsidR="00CC5726" w:rsidRDefault="00CC5726" w:rsidP="00A87801">
            <w:pPr>
              <w:jc w:val="center"/>
            </w:pPr>
          </w:p>
          <w:p w:rsidR="00CC5726" w:rsidRDefault="00CC5726" w:rsidP="00A87801">
            <w:pPr>
              <w:jc w:val="center"/>
            </w:pPr>
            <w:r w:rsidRPr="006B660B">
              <w:rPr>
                <w:sz w:val="22"/>
                <w:szCs w:val="22"/>
              </w:rPr>
              <w:t>Россия</w:t>
            </w:r>
          </w:p>
          <w:p w:rsidR="00CC5726" w:rsidRPr="006B660B" w:rsidRDefault="00CC5726" w:rsidP="00A87801">
            <w:pPr>
              <w:jc w:val="center"/>
            </w:pPr>
          </w:p>
        </w:tc>
        <w:tc>
          <w:tcPr>
            <w:tcW w:w="1550" w:type="dxa"/>
            <w:vMerge w:val="restart"/>
            <w:vAlign w:val="center"/>
          </w:tcPr>
          <w:p w:rsidR="00CC5726" w:rsidRPr="00A65BFF" w:rsidRDefault="00CC5726" w:rsidP="00A87801">
            <w:pPr>
              <w:jc w:val="center"/>
            </w:pPr>
            <w:r w:rsidRPr="00A65BFF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A65BFF" w:rsidRDefault="00CC5726" w:rsidP="00A87801">
            <w:pPr>
              <w:jc w:val="center"/>
            </w:pPr>
            <w:r w:rsidRPr="00A65BFF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A65BFF" w:rsidRDefault="00CC5726" w:rsidP="00A87801">
            <w:pPr>
              <w:jc w:val="center"/>
            </w:pPr>
            <w:r w:rsidRPr="00A65BFF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  <w:r w:rsidRPr="009E017D">
              <w:rPr>
                <w:bCs/>
                <w:sz w:val="22"/>
                <w:szCs w:val="22"/>
              </w:rPr>
              <w:t xml:space="preserve">Форд </w:t>
            </w:r>
            <w:r w:rsidRPr="009E017D">
              <w:rPr>
                <w:bCs/>
                <w:sz w:val="22"/>
                <w:szCs w:val="22"/>
                <w:lang w:val="en-US"/>
              </w:rPr>
              <w:t>Ecosport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B44A8" w:rsidRDefault="00CC5726" w:rsidP="008658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1017</w:t>
            </w:r>
            <w:r w:rsidRPr="004B44A8">
              <w:rPr>
                <w:sz w:val="20"/>
                <w:szCs w:val="20"/>
              </w:rPr>
              <w:t>742,17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5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B660B" w:rsidRDefault="00CC5726" w:rsidP="00101AC9">
            <w:pPr>
              <w:ind w:left="-108" w:right="-108"/>
              <w:jc w:val="center"/>
            </w:pPr>
            <w:r w:rsidRPr="006B660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B660B" w:rsidRDefault="00CC5726" w:rsidP="00101AC9">
            <w:pPr>
              <w:ind w:left="-81" w:right="-108"/>
              <w:jc w:val="center"/>
            </w:pPr>
            <w:r w:rsidRPr="006B660B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6B660B" w:rsidRDefault="00CC5726" w:rsidP="00101AC9">
            <w:pPr>
              <w:jc w:val="center"/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985" w:type="dxa"/>
            <w:vAlign w:val="center"/>
          </w:tcPr>
          <w:p w:rsidR="00CC5726" w:rsidRDefault="00CC5726" w:rsidP="00101AC9">
            <w:pPr>
              <w:jc w:val="center"/>
            </w:pPr>
          </w:p>
          <w:p w:rsidR="00CC5726" w:rsidRDefault="00CC5726" w:rsidP="00101AC9">
            <w:pPr>
              <w:jc w:val="center"/>
            </w:pPr>
            <w:r w:rsidRPr="006B660B">
              <w:rPr>
                <w:sz w:val="22"/>
                <w:szCs w:val="22"/>
              </w:rPr>
              <w:t>Россия</w:t>
            </w:r>
          </w:p>
          <w:p w:rsidR="00CC5726" w:rsidRPr="006B660B" w:rsidRDefault="00CC5726" w:rsidP="00101AC9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A65BFF" w:rsidRDefault="00CC5726" w:rsidP="00A8780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A65BFF" w:rsidRDefault="00CC5726" w:rsidP="00A87801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A65BFF" w:rsidRDefault="00CC5726" w:rsidP="00A87801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5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65BFF" w:rsidRDefault="00CC5726" w:rsidP="0004429C">
            <w:pPr>
              <w:ind w:left="-108" w:right="-108"/>
              <w:jc w:val="center"/>
            </w:pPr>
            <w:r w:rsidRPr="00A65BF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65BFF" w:rsidRDefault="00CC5726" w:rsidP="0004429C">
            <w:pPr>
              <w:ind w:left="-81" w:right="-108"/>
              <w:jc w:val="center"/>
            </w:pPr>
            <w:r w:rsidRPr="00A65BF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65BFF" w:rsidRDefault="00CC5726" w:rsidP="00A87801">
            <w:pPr>
              <w:jc w:val="center"/>
            </w:pPr>
            <w:r w:rsidRPr="00A65BF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65BFF" w:rsidRDefault="00CC5726" w:rsidP="00A87801">
            <w:pPr>
              <w:jc w:val="center"/>
            </w:pPr>
            <w:r w:rsidRPr="00A65BF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65BFF" w:rsidRDefault="00CC5726" w:rsidP="00A87801">
            <w:pPr>
              <w:jc w:val="center"/>
              <w:rPr>
                <w:lang w:val="en-US"/>
              </w:rPr>
            </w:pPr>
            <w:r w:rsidRPr="00A65BF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65BFF" w:rsidRDefault="00CC5726" w:rsidP="00A87801">
            <w:pPr>
              <w:jc w:val="center"/>
              <w:rPr>
                <w:lang w:val="en-US"/>
              </w:rPr>
            </w:pPr>
            <w:r w:rsidRPr="00A65BF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65BFF" w:rsidRDefault="00CC5726" w:rsidP="00A87801">
            <w:pPr>
              <w:jc w:val="center"/>
              <w:rPr>
                <w:lang w:val="en-US"/>
              </w:rPr>
            </w:pPr>
            <w:r w:rsidRPr="00A65BF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Шелякина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Татьяна Васильевна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директора ДАГиТР</w:t>
            </w: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к</w:t>
            </w:r>
            <w:r w:rsidRPr="00524332">
              <w:rPr>
                <w:sz w:val="22"/>
                <w:szCs w:val="22"/>
              </w:rPr>
              <w:t>вартира</w:t>
            </w:r>
          </w:p>
          <w:p w:rsidR="00CC5726" w:rsidRPr="00524332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29,9</w:t>
            </w:r>
          </w:p>
        </w:tc>
        <w:tc>
          <w:tcPr>
            <w:tcW w:w="985" w:type="dxa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730 427,63 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к</w:t>
            </w:r>
            <w:r w:rsidRPr="00524332">
              <w:rPr>
                <w:sz w:val="22"/>
                <w:szCs w:val="22"/>
              </w:rPr>
              <w:t>вартира</w:t>
            </w:r>
          </w:p>
          <w:p w:rsidR="00CC5726" w:rsidRPr="00524332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общая долевая 2/3, 1/3</w:t>
            </w:r>
          </w:p>
        </w:tc>
        <w:tc>
          <w:tcPr>
            <w:tcW w:w="814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45,9</w:t>
            </w:r>
          </w:p>
        </w:tc>
        <w:tc>
          <w:tcPr>
            <w:tcW w:w="985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земельный участок для размещения гаража</w:t>
            </w:r>
          </w:p>
        </w:tc>
        <w:tc>
          <w:tcPr>
            <w:tcW w:w="1612" w:type="dxa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46,0</w:t>
            </w:r>
          </w:p>
        </w:tc>
        <w:tc>
          <w:tcPr>
            <w:tcW w:w="985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31,5</w:t>
            </w:r>
          </w:p>
        </w:tc>
        <w:tc>
          <w:tcPr>
            <w:tcW w:w="985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58,1</w:t>
            </w:r>
          </w:p>
        </w:tc>
        <w:tc>
          <w:tcPr>
            <w:tcW w:w="985" w:type="dxa"/>
            <w:vAlign w:val="center"/>
          </w:tcPr>
          <w:p w:rsidR="00CC5726" w:rsidRPr="00524332" w:rsidRDefault="00CC5726" w:rsidP="00B1702B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45,9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07526A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Ford Scorpio</w:t>
            </w:r>
            <w:r w:rsidRPr="009E017D">
              <w:rPr>
                <w:sz w:val="22"/>
                <w:szCs w:val="22"/>
              </w:rPr>
              <w:t>,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ВАЗ 21140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449 533,79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Каджебаш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Наталья Николаевна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директора</w:t>
            </w:r>
          </w:p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ДАГиТР – начальник ОТРиЭГС</w:t>
            </w:r>
          </w:p>
        </w:tc>
        <w:tc>
          <w:tcPr>
            <w:tcW w:w="1260" w:type="dxa"/>
            <w:vAlign w:val="center"/>
          </w:tcPr>
          <w:p w:rsidR="00CC5726" w:rsidRPr="00E2128A" w:rsidRDefault="00CC5726" w:rsidP="0004429C">
            <w:pPr>
              <w:ind w:left="-108" w:right="-108"/>
              <w:jc w:val="center"/>
            </w:pPr>
            <w:r w:rsidRPr="00E2128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E2128A" w:rsidRDefault="00CC5726" w:rsidP="0004429C">
            <w:pPr>
              <w:ind w:left="-81" w:right="-108"/>
              <w:jc w:val="center"/>
            </w:pPr>
            <w:r w:rsidRPr="00E2128A">
              <w:rPr>
                <w:sz w:val="22"/>
                <w:szCs w:val="22"/>
              </w:rPr>
              <w:t>общая</w:t>
            </w:r>
          </w:p>
          <w:p w:rsidR="00CC5726" w:rsidRPr="00E2128A" w:rsidRDefault="00CC5726" w:rsidP="0004429C">
            <w:pPr>
              <w:ind w:left="-81" w:right="-108"/>
              <w:jc w:val="center"/>
            </w:pPr>
            <w:r w:rsidRPr="00E2128A">
              <w:rPr>
                <w:sz w:val="22"/>
                <w:szCs w:val="22"/>
              </w:rPr>
              <w:t>совместная</w:t>
            </w:r>
          </w:p>
        </w:tc>
        <w:tc>
          <w:tcPr>
            <w:tcW w:w="814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98,4</w:t>
            </w:r>
          </w:p>
        </w:tc>
        <w:tc>
          <w:tcPr>
            <w:tcW w:w="985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07526A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</w:rPr>
              <w:t xml:space="preserve">шевроле </w:t>
            </w:r>
            <w:r>
              <w:rPr>
                <w:bCs/>
                <w:sz w:val="22"/>
                <w:szCs w:val="22"/>
                <w:lang w:val="en-US"/>
              </w:rPr>
              <w:t>kl1</w:t>
            </w:r>
            <w:r>
              <w:rPr>
                <w:bCs/>
                <w:sz w:val="22"/>
                <w:szCs w:val="22"/>
              </w:rPr>
              <w:t xml:space="preserve">т </w:t>
            </w:r>
            <w:r w:rsidRPr="009E017D">
              <w:rPr>
                <w:bCs/>
                <w:sz w:val="22"/>
                <w:szCs w:val="22"/>
                <w:lang w:val="en-US"/>
              </w:rPr>
              <w:t>aveo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701 043,42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2128A" w:rsidRDefault="00CC5726" w:rsidP="0004429C">
            <w:pPr>
              <w:ind w:left="-108" w:right="-108"/>
              <w:jc w:val="center"/>
            </w:pPr>
            <w:r w:rsidRPr="00E2128A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E2128A" w:rsidRDefault="00CC5726" w:rsidP="0004429C">
            <w:pPr>
              <w:ind w:left="-81" w:right="-108"/>
              <w:jc w:val="center"/>
            </w:pPr>
            <w:r w:rsidRPr="00E2128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22,0</w:t>
            </w:r>
          </w:p>
        </w:tc>
        <w:tc>
          <w:tcPr>
            <w:tcW w:w="985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2128A" w:rsidRDefault="00CC5726" w:rsidP="0004429C">
            <w:pPr>
              <w:ind w:left="-108" w:right="-108"/>
              <w:jc w:val="center"/>
            </w:pPr>
            <w:r w:rsidRPr="00E2128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E2128A" w:rsidRDefault="00CC5726" w:rsidP="0004429C">
            <w:pPr>
              <w:ind w:left="-81" w:right="-108"/>
              <w:jc w:val="center"/>
            </w:pPr>
            <w:r w:rsidRPr="00E2128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992,0</w:t>
            </w:r>
          </w:p>
        </w:tc>
        <w:tc>
          <w:tcPr>
            <w:tcW w:w="985" w:type="dxa"/>
            <w:vAlign w:val="center"/>
          </w:tcPr>
          <w:p w:rsidR="00CC5726" w:rsidRPr="00E2128A" w:rsidRDefault="00CC5726" w:rsidP="0007526A">
            <w:pPr>
              <w:jc w:val="center"/>
            </w:pPr>
            <w:r w:rsidRPr="00E2128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48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90,7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Audi 100</w:t>
            </w:r>
            <w:r>
              <w:rPr>
                <w:sz w:val="22"/>
                <w:szCs w:val="22"/>
              </w:rPr>
              <w:t>, А</w:t>
            </w:r>
            <w:r w:rsidRPr="009E017D">
              <w:rPr>
                <w:sz w:val="22"/>
                <w:szCs w:val="22"/>
              </w:rPr>
              <w:t>втомобиль ГАЗ 3110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AF4727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1017</w:t>
            </w:r>
            <w:r w:rsidRPr="00AF4727">
              <w:rPr>
                <w:sz w:val="20"/>
                <w:szCs w:val="20"/>
              </w:rPr>
              <w:t>630,00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24,0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21,0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941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931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6 550,20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941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931" w:type="dxa"/>
            <w:vAlign w:val="center"/>
          </w:tcPr>
          <w:p w:rsidR="00CC5726" w:rsidRPr="00233D51" w:rsidRDefault="00CC5726" w:rsidP="00BD7FD0">
            <w:pPr>
              <w:jc w:val="center"/>
            </w:pPr>
            <w:r w:rsidRPr="00233D51">
              <w:t>-</w:t>
            </w:r>
          </w:p>
        </w:tc>
        <w:tc>
          <w:tcPr>
            <w:tcW w:w="1800" w:type="dxa"/>
            <w:vAlign w:val="center"/>
          </w:tcPr>
          <w:p w:rsidR="00CC5726" w:rsidRPr="00233D51" w:rsidRDefault="00CC5726" w:rsidP="0007526A">
            <w:pPr>
              <w:jc w:val="center"/>
            </w:pPr>
            <w:r w:rsidRPr="00233D51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Логачев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Геннадий Дмитриевич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E4705B" w:rsidRDefault="00CC5726" w:rsidP="0004429C">
            <w:pPr>
              <w:ind w:left="-108" w:right="-108"/>
              <w:jc w:val="center"/>
            </w:pPr>
            <w:r w:rsidRPr="00E4705B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E4705B" w:rsidRDefault="00CC5726" w:rsidP="0004429C">
            <w:pPr>
              <w:ind w:left="-81" w:right="-108"/>
              <w:jc w:val="center"/>
            </w:pPr>
            <w:r w:rsidRPr="00E4705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129,2</w:t>
            </w:r>
          </w:p>
        </w:tc>
        <w:tc>
          <w:tcPr>
            <w:tcW w:w="985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жилой дом</w:t>
            </w:r>
          </w:p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3/4</w:t>
            </w:r>
          </w:p>
        </w:tc>
        <w:tc>
          <w:tcPr>
            <w:tcW w:w="941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129,2</w:t>
            </w:r>
          </w:p>
        </w:tc>
        <w:tc>
          <w:tcPr>
            <w:tcW w:w="931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452 378,17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4705B" w:rsidRDefault="00CC5726" w:rsidP="0004429C">
            <w:pPr>
              <w:ind w:left="-108" w:right="-108"/>
              <w:jc w:val="center"/>
            </w:pPr>
            <w:r w:rsidRPr="00E4705B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E4705B" w:rsidRDefault="00CC5726" w:rsidP="0004429C">
            <w:pPr>
              <w:ind w:left="-81" w:right="-108"/>
              <w:jc w:val="center"/>
            </w:pPr>
            <w:r w:rsidRPr="00E4705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504,0</w:t>
            </w:r>
          </w:p>
        </w:tc>
        <w:tc>
          <w:tcPr>
            <w:tcW w:w="985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земельный участок</w:t>
            </w:r>
          </w:p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3/4</w:t>
            </w:r>
          </w:p>
        </w:tc>
        <w:tc>
          <w:tcPr>
            <w:tcW w:w="941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504,0</w:t>
            </w:r>
          </w:p>
        </w:tc>
        <w:tc>
          <w:tcPr>
            <w:tcW w:w="931" w:type="dxa"/>
            <w:vAlign w:val="center"/>
          </w:tcPr>
          <w:p w:rsidR="00CC5726" w:rsidRPr="00E4705B" w:rsidRDefault="00CC5726" w:rsidP="00A87801">
            <w:pPr>
              <w:jc w:val="center"/>
            </w:pPr>
            <w:r w:rsidRPr="00E4705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87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Сидорова</w:t>
            </w:r>
          </w:p>
          <w:p w:rsidR="00CC5726" w:rsidRPr="009E017D" w:rsidRDefault="00CC5726" w:rsidP="005A7859">
            <w:r w:rsidRPr="00390970">
              <w:rPr>
                <w:sz w:val="22"/>
                <w:szCs w:val="22"/>
              </w:rPr>
              <w:t>Василина Владиславовна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16236E" w:rsidRDefault="00CC5726" w:rsidP="0004429C">
            <w:pPr>
              <w:ind w:left="-108" w:right="-108"/>
              <w:jc w:val="center"/>
            </w:pPr>
            <w:r w:rsidRPr="0016236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16236E" w:rsidRDefault="00CC5726" w:rsidP="0004429C">
            <w:pPr>
              <w:ind w:left="-81" w:right="-108"/>
              <w:jc w:val="center"/>
            </w:pPr>
            <w:r w:rsidRPr="0016236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600,0</w:t>
            </w:r>
          </w:p>
        </w:tc>
        <w:tc>
          <w:tcPr>
            <w:tcW w:w="985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6236E" w:rsidRDefault="00CC5726" w:rsidP="00A44200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6236E" w:rsidRDefault="00CC5726" w:rsidP="00A44200">
            <w:pPr>
              <w:jc w:val="center"/>
            </w:pPr>
            <w:r w:rsidRPr="0016236E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6236E" w:rsidRDefault="00CC5726" w:rsidP="00A44200">
            <w:pPr>
              <w:jc w:val="center"/>
            </w:pPr>
            <w:r w:rsidRPr="0016236E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lang w:val="en-US"/>
              </w:rPr>
              <w:t>s</w:t>
            </w:r>
            <w:r w:rsidRPr="009E017D">
              <w:rPr>
                <w:sz w:val="22"/>
                <w:szCs w:val="22"/>
                <w:lang w:val="en-US"/>
              </w:rPr>
              <w:t>angy eng actyons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416 254,02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73"/>
        </w:trPr>
        <w:tc>
          <w:tcPr>
            <w:tcW w:w="526" w:type="dxa"/>
            <w:vMerge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6236E" w:rsidRDefault="00CC5726" w:rsidP="0004429C">
            <w:pPr>
              <w:ind w:left="-108" w:right="-108"/>
            </w:pPr>
            <w:r w:rsidRPr="0016236E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16236E" w:rsidRDefault="00CC5726" w:rsidP="0004429C">
            <w:pPr>
              <w:ind w:left="-81" w:right="-108"/>
              <w:jc w:val="center"/>
            </w:pPr>
            <w:r w:rsidRPr="0016236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45,4</w:t>
            </w:r>
          </w:p>
        </w:tc>
        <w:tc>
          <w:tcPr>
            <w:tcW w:w="985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9"/>
        </w:trPr>
        <w:tc>
          <w:tcPr>
            <w:tcW w:w="526" w:type="dxa"/>
            <w:vMerge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t>супруг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6236E" w:rsidRDefault="00CC5726" w:rsidP="0004429C">
            <w:pPr>
              <w:ind w:left="-108" w:right="-108"/>
              <w:jc w:val="center"/>
            </w:pPr>
            <w:r w:rsidRPr="0016236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6236E" w:rsidRDefault="00CC5726" w:rsidP="0004429C">
            <w:pPr>
              <w:ind w:left="-81" w:right="-108"/>
              <w:jc w:val="center"/>
            </w:pPr>
            <w:r w:rsidRPr="0016236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70,9</w:t>
            </w:r>
          </w:p>
        </w:tc>
        <w:tc>
          <w:tcPr>
            <w:tcW w:w="985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t>-</w:t>
            </w:r>
          </w:p>
        </w:tc>
        <w:tc>
          <w:tcPr>
            <w:tcW w:w="931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16236E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180 278,10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16236E" w:rsidTr="00C91404">
        <w:trPr>
          <w:trHeight w:val="493"/>
        </w:trPr>
        <w:tc>
          <w:tcPr>
            <w:tcW w:w="526" w:type="dxa"/>
            <w:vMerge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6236E" w:rsidRDefault="00CC5726" w:rsidP="0004429C">
            <w:pPr>
              <w:ind w:left="-108" w:right="-108"/>
              <w:jc w:val="center"/>
            </w:pPr>
            <w:r w:rsidRPr="0016236E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6236E" w:rsidRDefault="00CC5726" w:rsidP="0004429C">
            <w:pPr>
              <w:ind w:left="-81" w:right="-108"/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t>-</w:t>
            </w:r>
          </w:p>
        </w:tc>
        <w:tc>
          <w:tcPr>
            <w:tcW w:w="931" w:type="dxa"/>
            <w:vAlign w:val="center"/>
          </w:tcPr>
          <w:p w:rsidR="00CC5726" w:rsidRPr="0016236E" w:rsidRDefault="00CC5726" w:rsidP="00A31D8B">
            <w:pPr>
              <w:jc w:val="center"/>
            </w:pPr>
            <w:r w:rsidRPr="0016236E">
              <w:t>-</w:t>
            </w:r>
          </w:p>
        </w:tc>
        <w:tc>
          <w:tcPr>
            <w:tcW w:w="1800" w:type="dxa"/>
            <w:vAlign w:val="center"/>
          </w:tcPr>
          <w:p w:rsidR="00CC5726" w:rsidRPr="0016236E" w:rsidRDefault="00CC5726" w:rsidP="0007526A">
            <w:pPr>
              <w:jc w:val="center"/>
            </w:pPr>
            <w:r w:rsidRPr="0016236E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16236E" w:rsidRDefault="00CC5726" w:rsidP="00865835">
            <w:pPr>
              <w:jc w:val="center"/>
            </w:pPr>
            <w:r w:rsidRPr="0016236E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16236E" w:rsidRDefault="00CC5726" w:rsidP="00865835">
            <w:pPr>
              <w:jc w:val="center"/>
            </w:pPr>
            <w:r w:rsidRPr="0016236E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Груцынова Надежда Александровна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525839">
              <w:rPr>
                <w:sz w:val="22"/>
                <w:szCs w:val="22"/>
              </w:rPr>
              <w:t>едущий специалист  ДАГиТР</w:t>
            </w:r>
          </w:p>
        </w:tc>
        <w:tc>
          <w:tcPr>
            <w:tcW w:w="1260" w:type="dxa"/>
            <w:vAlign w:val="center"/>
          </w:tcPr>
          <w:p w:rsidR="00CC5726" w:rsidRPr="00102E77" w:rsidRDefault="00CC5726" w:rsidP="0004429C">
            <w:pPr>
              <w:ind w:left="-108" w:right="-108"/>
              <w:jc w:val="center"/>
            </w:pPr>
            <w:r w:rsidRPr="00102E77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02E77" w:rsidRDefault="00CC5726" w:rsidP="0004429C">
            <w:pPr>
              <w:ind w:left="-81" w:right="-108"/>
              <w:jc w:val="center"/>
            </w:pPr>
            <w:r w:rsidRPr="00102E77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02E77" w:rsidRDefault="00CC5726" w:rsidP="0007526A">
            <w:pPr>
              <w:jc w:val="center"/>
            </w:pPr>
            <w:r w:rsidRPr="00102E77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02E77" w:rsidRDefault="00CC5726" w:rsidP="0007526A">
            <w:pPr>
              <w:jc w:val="center"/>
            </w:pPr>
            <w:r w:rsidRPr="00102E77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02E77" w:rsidRDefault="00CC5726" w:rsidP="0007526A">
            <w:pPr>
              <w:jc w:val="center"/>
            </w:pPr>
            <w:r w:rsidRPr="00102E7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102E77" w:rsidRDefault="00CC5726" w:rsidP="0007526A">
            <w:pPr>
              <w:jc w:val="center"/>
            </w:pPr>
            <w:r w:rsidRPr="00102E77">
              <w:rPr>
                <w:sz w:val="22"/>
                <w:szCs w:val="22"/>
              </w:rPr>
              <w:t>64,8</w:t>
            </w:r>
          </w:p>
        </w:tc>
        <w:tc>
          <w:tcPr>
            <w:tcW w:w="931" w:type="dxa"/>
            <w:vAlign w:val="center"/>
          </w:tcPr>
          <w:p w:rsidR="00CC5726" w:rsidRPr="00102E77" w:rsidRDefault="00CC5726" w:rsidP="0007526A">
            <w:pPr>
              <w:jc w:val="center"/>
            </w:pPr>
            <w:r w:rsidRPr="00102E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376 983,64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3762C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</w:t>
            </w:r>
            <w:r w:rsidRPr="0073762C">
              <w:rPr>
                <w:sz w:val="22"/>
                <w:szCs w:val="22"/>
              </w:rPr>
              <w:t>емельный участок для размещения объектов торговли</w:t>
            </w:r>
          </w:p>
        </w:tc>
        <w:tc>
          <w:tcPr>
            <w:tcW w:w="1612" w:type="dxa"/>
            <w:vAlign w:val="center"/>
          </w:tcPr>
          <w:p w:rsidR="00CC5726" w:rsidRPr="0073762C" w:rsidRDefault="00CC5726" w:rsidP="0004429C">
            <w:pPr>
              <w:ind w:left="-81" w:right="-108"/>
              <w:jc w:val="center"/>
            </w:pPr>
            <w:r w:rsidRPr="0073762C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130,4</w:t>
            </w:r>
          </w:p>
        </w:tc>
        <w:tc>
          <w:tcPr>
            <w:tcW w:w="985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73762C" w:rsidRDefault="00CC5726" w:rsidP="0007526A">
            <w:pPr>
              <w:jc w:val="center"/>
              <w:rPr>
                <w:lang w:val="en-US"/>
              </w:rPr>
            </w:pPr>
            <w:r w:rsidRPr="0073762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73762C" w:rsidRDefault="00CC5726" w:rsidP="0007526A">
            <w:pPr>
              <w:jc w:val="center"/>
              <w:rPr>
                <w:lang w:val="en-US"/>
              </w:rPr>
            </w:pPr>
            <w:r w:rsidRPr="0073762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73762C" w:rsidRDefault="00CC5726" w:rsidP="0007526A">
            <w:pPr>
              <w:jc w:val="center"/>
              <w:rPr>
                <w:lang w:val="en-US"/>
              </w:rPr>
            </w:pPr>
            <w:r w:rsidRPr="0073762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МИЦУБИСИ </w:t>
            </w:r>
            <w:r w:rsidRPr="009E017D">
              <w:rPr>
                <w:sz w:val="22"/>
                <w:szCs w:val="22"/>
                <w:lang w:val="en-US"/>
              </w:rPr>
              <w:t>LANCER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822 027,22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3762C" w:rsidRDefault="00CC5726" w:rsidP="0004429C">
            <w:pPr>
              <w:ind w:left="-108" w:right="-108"/>
              <w:jc w:val="center"/>
            </w:pPr>
            <w:r w:rsidRPr="0073762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3762C" w:rsidRDefault="00CC5726" w:rsidP="0004429C">
            <w:pPr>
              <w:ind w:left="-81" w:right="-108"/>
              <w:jc w:val="center"/>
            </w:pPr>
            <w:r w:rsidRPr="0073762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64,8</w:t>
            </w:r>
          </w:p>
        </w:tc>
        <w:tc>
          <w:tcPr>
            <w:tcW w:w="985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3762C" w:rsidRDefault="00CC5726" w:rsidP="0004429C">
            <w:pPr>
              <w:ind w:left="-108" w:right="-108"/>
              <w:jc w:val="center"/>
            </w:pPr>
            <w:r w:rsidRPr="0073762C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73762C" w:rsidRDefault="00CC5726" w:rsidP="0004429C">
            <w:pPr>
              <w:ind w:left="-81" w:right="-108"/>
              <w:jc w:val="center"/>
            </w:pPr>
            <w:r w:rsidRPr="0073762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27,0</w:t>
            </w:r>
          </w:p>
        </w:tc>
        <w:tc>
          <w:tcPr>
            <w:tcW w:w="985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3762C" w:rsidRDefault="00CC5726" w:rsidP="0004429C">
            <w:pPr>
              <w:ind w:left="-108" w:right="-108"/>
              <w:jc w:val="center"/>
            </w:pPr>
            <w:r w:rsidRPr="0073762C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73762C" w:rsidRDefault="00CC5726" w:rsidP="0004429C">
            <w:pPr>
              <w:ind w:left="-81" w:right="-108"/>
              <w:jc w:val="center"/>
            </w:pPr>
            <w:r w:rsidRPr="0073762C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56,6</w:t>
            </w:r>
          </w:p>
        </w:tc>
        <w:tc>
          <w:tcPr>
            <w:tcW w:w="985" w:type="dxa"/>
            <w:vAlign w:val="center"/>
          </w:tcPr>
          <w:p w:rsidR="00CC5726" w:rsidRPr="0073762C" w:rsidRDefault="00CC5726" w:rsidP="0007526A">
            <w:pPr>
              <w:jc w:val="center"/>
            </w:pPr>
            <w:r w:rsidRPr="0073762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3454C" w:rsidRDefault="00CC5726" w:rsidP="0004429C">
            <w:pPr>
              <w:ind w:left="-108" w:right="-108"/>
              <w:jc w:val="center"/>
            </w:pPr>
            <w:r w:rsidRPr="0043454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43454C" w:rsidRDefault="00CC5726" w:rsidP="0004429C">
            <w:pPr>
              <w:ind w:left="-81" w:right="-108"/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43454C" w:rsidRDefault="00CC5726" w:rsidP="0007526A">
            <w:pPr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43454C" w:rsidRDefault="00CC5726" w:rsidP="0007526A">
            <w:pPr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>64,8</w:t>
            </w:r>
          </w:p>
        </w:tc>
        <w:tc>
          <w:tcPr>
            <w:tcW w:w="931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CC5726" w:rsidRPr="009E017D" w:rsidTr="00C91404">
        <w:trPr>
          <w:trHeight w:val="90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  <w:rPr>
                <w:lang w:val="en-US"/>
              </w:rPr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3454C" w:rsidRDefault="00CC5726" w:rsidP="0004429C">
            <w:pPr>
              <w:ind w:left="-108" w:right="-108"/>
              <w:jc w:val="center"/>
            </w:pPr>
            <w:r w:rsidRPr="0043454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43454C" w:rsidRDefault="00CC5726" w:rsidP="0004429C">
            <w:pPr>
              <w:ind w:left="-81" w:right="-108"/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43454C" w:rsidRDefault="00CC5726" w:rsidP="0007526A">
            <w:pPr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43454C" w:rsidRDefault="00CC5726" w:rsidP="0007526A">
            <w:pPr>
              <w:jc w:val="center"/>
              <w:rPr>
                <w:lang w:val="en-US"/>
              </w:rPr>
            </w:pPr>
            <w:r w:rsidRPr="0043454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>64,8</w:t>
            </w:r>
          </w:p>
        </w:tc>
        <w:tc>
          <w:tcPr>
            <w:tcW w:w="931" w:type="dxa"/>
            <w:vAlign w:val="center"/>
          </w:tcPr>
          <w:p w:rsidR="00CC5726" w:rsidRPr="00102E77" w:rsidRDefault="00CC5726" w:rsidP="005D092C">
            <w:pPr>
              <w:jc w:val="center"/>
            </w:pPr>
            <w:r w:rsidRPr="00102E7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036AB5">
            <w:r w:rsidRPr="00EF0977">
              <w:rPr>
                <w:sz w:val="22"/>
                <w:szCs w:val="22"/>
              </w:rPr>
              <w:t>Каракай Ирина Евгеньевна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И.о. ведущего специалиста ДАГиТР</w:t>
            </w:r>
          </w:p>
        </w:tc>
        <w:tc>
          <w:tcPr>
            <w:tcW w:w="1260" w:type="dxa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12" w:type="dxa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72A4" w:rsidRDefault="00CC5726" w:rsidP="00A87801">
            <w:pPr>
              <w:jc w:val="center"/>
            </w:pPr>
            <w:r w:rsidRPr="00D372A4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D372A4" w:rsidRDefault="00CC5726" w:rsidP="00A87801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A04FF" w:rsidRDefault="00CC5726" w:rsidP="00A87801">
            <w:pPr>
              <w:jc w:val="center"/>
              <w:rPr>
                <w:highlight w:val="cyan"/>
              </w:rPr>
            </w:pPr>
            <w:r w:rsidRPr="009F6B83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A04FF" w:rsidRDefault="00CC5726" w:rsidP="00A87801">
            <w:pPr>
              <w:jc w:val="center"/>
              <w:rPr>
                <w:highlight w:val="cyan"/>
              </w:rPr>
            </w:pPr>
            <w:r w:rsidRPr="001A04FF">
              <w:rPr>
                <w:sz w:val="22"/>
                <w:szCs w:val="22"/>
              </w:rPr>
              <w:t>82,8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F6B83" w:rsidRDefault="00CC5726" w:rsidP="00A87801">
            <w:pPr>
              <w:jc w:val="center"/>
              <w:rPr>
                <w:highlight w:val="cyan"/>
              </w:rPr>
            </w:pPr>
            <w:r w:rsidRPr="009F6B83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474 945,04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612" w:type="dxa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23,9</w:t>
            </w:r>
          </w:p>
        </w:tc>
        <w:tc>
          <w:tcPr>
            <w:tcW w:w="985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27,0</w:t>
            </w:r>
          </w:p>
        </w:tc>
        <w:tc>
          <w:tcPr>
            <w:tcW w:w="985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54,6</w:t>
            </w:r>
          </w:p>
        </w:tc>
        <w:tc>
          <w:tcPr>
            <w:tcW w:w="985" w:type="dxa"/>
            <w:vAlign w:val="center"/>
          </w:tcPr>
          <w:p w:rsidR="00CC5726" w:rsidRPr="00D372A4" w:rsidRDefault="00CC5726" w:rsidP="0045624B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E002DA" w:rsidRDefault="00CC5726" w:rsidP="0004429C">
            <w:pPr>
              <w:ind w:left="-108" w:right="-108"/>
              <w:jc w:val="center"/>
            </w:pPr>
            <w:r w:rsidRPr="00E002D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E002DA" w:rsidRDefault="00CC5726" w:rsidP="0004429C">
            <w:pPr>
              <w:ind w:left="-81" w:right="-108"/>
              <w:jc w:val="center"/>
            </w:pPr>
            <w:r w:rsidRPr="00E002D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E002DA" w:rsidRDefault="00CC5726" w:rsidP="00A87801">
            <w:pPr>
              <w:jc w:val="center"/>
            </w:pPr>
            <w:r w:rsidRPr="00E002D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E002DA" w:rsidRDefault="00CC5726" w:rsidP="00A87801">
            <w:pPr>
              <w:jc w:val="center"/>
            </w:pPr>
            <w:r w:rsidRPr="00E002D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715,0</w:t>
            </w:r>
          </w:p>
        </w:tc>
        <w:tc>
          <w:tcPr>
            <w:tcW w:w="931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Рено </w:t>
            </w:r>
            <w:r w:rsidRPr="009E017D">
              <w:rPr>
                <w:sz w:val="22"/>
                <w:szCs w:val="22"/>
                <w:lang w:val="en-US"/>
              </w:rPr>
              <w:t>Megane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459 422,34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23"/>
        </w:trPr>
        <w:tc>
          <w:tcPr>
            <w:tcW w:w="526" w:type="dxa"/>
            <w:vMerge/>
            <w:vAlign w:val="center"/>
          </w:tcPr>
          <w:p w:rsidR="00CC5726" w:rsidRPr="009E017D" w:rsidRDefault="00CC5726" w:rsidP="006D595A">
            <w:pPr>
              <w:pStyle w:val="ListParagraph"/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25,3</w:t>
            </w:r>
          </w:p>
        </w:tc>
        <w:tc>
          <w:tcPr>
            <w:tcW w:w="931" w:type="dxa"/>
            <w:vAlign w:val="center"/>
          </w:tcPr>
          <w:p w:rsidR="00CC5726" w:rsidRPr="00E002DA" w:rsidRDefault="00CC5726" w:rsidP="001D67D1">
            <w:pPr>
              <w:jc w:val="center"/>
            </w:pPr>
            <w:r w:rsidRPr="00E002D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036AB5">
            <w:r w:rsidRPr="00390970">
              <w:rPr>
                <w:sz w:val="22"/>
                <w:szCs w:val="22"/>
              </w:rPr>
              <w:t>Ястребова</w:t>
            </w:r>
          </w:p>
          <w:p w:rsidR="00CC5726" w:rsidRDefault="00CC5726" w:rsidP="00036AB5">
            <w:r w:rsidRPr="00390970">
              <w:rPr>
                <w:sz w:val="22"/>
                <w:szCs w:val="22"/>
              </w:rPr>
              <w:t>Ольга Ивановна</w:t>
            </w:r>
          </w:p>
          <w:p w:rsidR="00CC5726" w:rsidRDefault="00CC5726" w:rsidP="00036AB5"/>
          <w:p w:rsidR="00CC5726" w:rsidRDefault="00CC5726" w:rsidP="00036AB5"/>
          <w:p w:rsidR="00CC5726" w:rsidRDefault="00CC5726" w:rsidP="00036AB5"/>
          <w:p w:rsidR="00CC5726" w:rsidRDefault="00CC5726" w:rsidP="00036AB5"/>
          <w:p w:rsidR="00CC5726" w:rsidRDefault="00CC5726" w:rsidP="00036AB5"/>
          <w:p w:rsidR="00CC5726" w:rsidRDefault="00CC5726" w:rsidP="00036AB5"/>
          <w:p w:rsidR="00CC5726" w:rsidRDefault="00CC5726" w:rsidP="00036AB5"/>
          <w:p w:rsidR="00CC5726" w:rsidRPr="009E017D" w:rsidRDefault="00CC5726" w:rsidP="00036AB5"/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Начальник отдела обеспечения градостроительной деятельности ДАГиТР</w:t>
            </w: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77,4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766 004,68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42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  <w:rPr>
                <w:sz w:val="20"/>
                <w:szCs w:val="20"/>
              </w:rPr>
            </w:pPr>
            <w:r w:rsidRPr="007758DA">
              <w:rPr>
                <w:sz w:val="20"/>
                <w:szCs w:val="20"/>
              </w:rPr>
              <w:t>1000,0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6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43,3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27,0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Pr="007758DA" w:rsidRDefault="00CC5726" w:rsidP="0007526A">
            <w:pPr>
              <w:jc w:val="center"/>
            </w:pPr>
            <w:r w:rsidRPr="007758DA"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77,4</w:t>
            </w:r>
          </w:p>
        </w:tc>
        <w:tc>
          <w:tcPr>
            <w:tcW w:w="931" w:type="dxa"/>
            <w:vMerge w:val="restart"/>
            <w:vAlign w:val="center"/>
          </w:tcPr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</w:p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07526A">
            <w:pPr>
              <w:jc w:val="center"/>
            </w:pPr>
          </w:p>
          <w:p w:rsidR="00CC5726" w:rsidRPr="009E017D" w:rsidRDefault="00CC5726" w:rsidP="0007526A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 xml:space="preserve">ГАЗ-330202 </w:t>
            </w:r>
          </w:p>
          <w:p w:rsidR="00CC5726" w:rsidRDefault="00CC5726" w:rsidP="0007526A">
            <w:pPr>
              <w:jc w:val="center"/>
            </w:pPr>
          </w:p>
          <w:p w:rsidR="00CC5726" w:rsidRDefault="00CC5726" w:rsidP="0007526A">
            <w:pPr>
              <w:jc w:val="center"/>
            </w:pPr>
            <w:r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  <w:lang w:val="en-US"/>
              </w:rPr>
              <w:t>TOYOTA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  <w:lang w:val="en-US"/>
              </w:rPr>
              <w:t>LC</w:t>
            </w:r>
            <w:r w:rsidRPr="009E017D">
              <w:rPr>
                <w:sz w:val="22"/>
                <w:szCs w:val="22"/>
              </w:rPr>
              <w:t>150,</w:t>
            </w:r>
          </w:p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Мазда 6</w:t>
            </w:r>
          </w:p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972 198,28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24,0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787,6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7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43,3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7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78,7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60442B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26,5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23,2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58DA" w:rsidRDefault="00CC5726" w:rsidP="0004429C">
            <w:pPr>
              <w:ind w:left="-108" w:right="-108"/>
              <w:jc w:val="center"/>
            </w:pPr>
            <w:r w:rsidRPr="007758DA">
              <w:rPr>
                <w:sz w:val="22"/>
                <w:szCs w:val="22"/>
              </w:rPr>
              <w:t>складское помещение</w:t>
            </w:r>
          </w:p>
        </w:tc>
        <w:tc>
          <w:tcPr>
            <w:tcW w:w="1612" w:type="dxa"/>
            <w:vAlign w:val="center"/>
          </w:tcPr>
          <w:p w:rsidR="00CC5726" w:rsidRPr="007758DA" w:rsidRDefault="00CC5726" w:rsidP="0004429C">
            <w:pPr>
              <w:ind w:left="-81" w:right="-108"/>
              <w:jc w:val="center"/>
            </w:pPr>
            <w:r w:rsidRPr="007758DA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363,6</w:t>
            </w:r>
          </w:p>
        </w:tc>
        <w:tc>
          <w:tcPr>
            <w:tcW w:w="985" w:type="dxa"/>
            <w:vAlign w:val="center"/>
          </w:tcPr>
          <w:p w:rsidR="00CC5726" w:rsidRPr="007758DA" w:rsidRDefault="00CC5726" w:rsidP="0007526A">
            <w:pPr>
              <w:jc w:val="center"/>
            </w:pPr>
            <w:r w:rsidRPr="007758D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07526A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036AB5">
            <w:r w:rsidRPr="00390970">
              <w:rPr>
                <w:sz w:val="22"/>
                <w:szCs w:val="22"/>
              </w:rPr>
              <w:t>Долгополюк</w:t>
            </w:r>
          </w:p>
          <w:p w:rsidR="00CC5726" w:rsidRPr="009E017D" w:rsidRDefault="00CC5726" w:rsidP="00036AB5">
            <w:r w:rsidRPr="00390970">
              <w:rPr>
                <w:sz w:val="22"/>
                <w:szCs w:val="22"/>
              </w:rPr>
              <w:t>Мария Сергеевна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Заведующий сектором контроля градостроительных регламентов отдела обеспечения градостроительной деятельности ДАГиТР</w:t>
            </w:r>
          </w:p>
        </w:tc>
        <w:tc>
          <w:tcPr>
            <w:tcW w:w="1260" w:type="dxa"/>
            <w:vAlign w:val="center"/>
          </w:tcPr>
          <w:p w:rsidR="00CC5726" w:rsidRPr="004F1B24" w:rsidRDefault="00CC5726" w:rsidP="0004429C">
            <w:pPr>
              <w:ind w:left="-108" w:right="-108"/>
              <w:jc w:val="center"/>
            </w:pPr>
            <w:r w:rsidRPr="004F1B2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4F1B24" w:rsidRDefault="00CC5726" w:rsidP="0004429C">
            <w:pPr>
              <w:ind w:left="-81" w:right="-108"/>
              <w:jc w:val="center"/>
            </w:pPr>
            <w:r w:rsidRPr="004F1B2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4F1B24" w:rsidRDefault="00CC5726" w:rsidP="0007526A">
            <w:pPr>
              <w:jc w:val="center"/>
            </w:pPr>
            <w:r w:rsidRPr="004F1B2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4F1B24" w:rsidRDefault="00CC5726" w:rsidP="0007526A">
            <w:pPr>
              <w:jc w:val="center"/>
            </w:pPr>
            <w:r w:rsidRPr="004F1B2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4F1B24" w:rsidRDefault="00CC5726" w:rsidP="0007526A">
            <w:pPr>
              <w:jc w:val="center"/>
            </w:pPr>
            <w:r w:rsidRPr="004F1B24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4F1B24" w:rsidRDefault="00CC5726" w:rsidP="0007526A">
            <w:pPr>
              <w:jc w:val="center"/>
            </w:pPr>
            <w:r w:rsidRPr="004F1B24">
              <w:rPr>
                <w:sz w:val="22"/>
                <w:szCs w:val="22"/>
              </w:rPr>
              <w:t>45,4</w:t>
            </w:r>
          </w:p>
        </w:tc>
        <w:tc>
          <w:tcPr>
            <w:tcW w:w="931" w:type="dxa"/>
            <w:vAlign w:val="center"/>
          </w:tcPr>
          <w:p w:rsidR="00CC5726" w:rsidRPr="004F1B24" w:rsidRDefault="00CC5726" w:rsidP="0007526A">
            <w:pPr>
              <w:jc w:val="center"/>
            </w:pPr>
            <w:r w:rsidRPr="004F1B2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Автомобиль Опель Мокка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487 638,25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9612F1">
            <w:pPr>
              <w:pStyle w:val="ListParagraph"/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85644" w:rsidRDefault="00CC5726" w:rsidP="0004429C">
            <w:pPr>
              <w:ind w:left="-108" w:right="-108"/>
              <w:jc w:val="center"/>
            </w:pPr>
            <w:r w:rsidRPr="00C8564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85644" w:rsidRDefault="00CC5726" w:rsidP="0004429C">
            <w:pPr>
              <w:ind w:left="-81" w:right="-108"/>
              <w:jc w:val="center"/>
            </w:pPr>
            <w:r w:rsidRPr="00C8564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85644" w:rsidRDefault="00CC5726" w:rsidP="0007526A">
            <w:pPr>
              <w:jc w:val="center"/>
            </w:pPr>
            <w:r w:rsidRPr="00C85644">
              <w:rPr>
                <w:sz w:val="22"/>
                <w:szCs w:val="22"/>
              </w:rPr>
              <w:t>45,4</w:t>
            </w:r>
          </w:p>
        </w:tc>
        <w:tc>
          <w:tcPr>
            <w:tcW w:w="985" w:type="dxa"/>
            <w:vAlign w:val="center"/>
          </w:tcPr>
          <w:p w:rsidR="00CC5726" w:rsidRPr="00C85644" w:rsidRDefault="00CC5726" w:rsidP="0007526A">
            <w:pPr>
              <w:jc w:val="center"/>
            </w:pPr>
            <w:r w:rsidRPr="00C8564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85644" w:rsidRDefault="00CC5726" w:rsidP="0007526A">
            <w:pPr>
              <w:jc w:val="center"/>
            </w:pPr>
            <w:r w:rsidRPr="00C8564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C85644" w:rsidRDefault="00CC5726" w:rsidP="0007526A">
            <w:pPr>
              <w:jc w:val="center"/>
            </w:pPr>
            <w:r w:rsidRPr="00C8564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C85644" w:rsidRDefault="00CC5726" w:rsidP="0007526A">
            <w:pPr>
              <w:jc w:val="center"/>
            </w:pPr>
            <w:r w:rsidRPr="00C8564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C85644" w:rsidRDefault="00CC5726" w:rsidP="0007526A">
            <w:pPr>
              <w:jc w:val="center"/>
            </w:pPr>
            <w:r>
              <w:t xml:space="preserve">не имеет 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496 998,27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C4908" w:rsidRDefault="00CC5726" w:rsidP="0004429C">
            <w:pPr>
              <w:ind w:left="-108" w:right="-108"/>
              <w:jc w:val="center"/>
            </w:pPr>
            <w:r w:rsidRPr="006C490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C4908" w:rsidRDefault="00CC5726" w:rsidP="0004429C">
            <w:pPr>
              <w:ind w:left="-81" w:right="-108"/>
              <w:jc w:val="center"/>
            </w:pPr>
            <w:r w:rsidRPr="006C490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C4908" w:rsidRDefault="00CC5726" w:rsidP="00A87801">
            <w:pPr>
              <w:jc w:val="center"/>
            </w:pPr>
            <w:r w:rsidRPr="006C490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C4908" w:rsidRDefault="00CC5726" w:rsidP="00A87801">
            <w:pPr>
              <w:jc w:val="center"/>
            </w:pPr>
            <w:r w:rsidRPr="006C490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4F1B24" w:rsidRDefault="00CC5726" w:rsidP="005D092C">
            <w:pPr>
              <w:jc w:val="center"/>
            </w:pPr>
            <w:r w:rsidRPr="004F1B24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4F1B24" w:rsidRDefault="00CC5726" w:rsidP="005D092C">
            <w:pPr>
              <w:jc w:val="center"/>
            </w:pPr>
            <w:r w:rsidRPr="004F1B24">
              <w:rPr>
                <w:sz w:val="22"/>
                <w:szCs w:val="22"/>
              </w:rPr>
              <w:t>45,4</w:t>
            </w:r>
          </w:p>
        </w:tc>
        <w:tc>
          <w:tcPr>
            <w:tcW w:w="931" w:type="dxa"/>
            <w:vAlign w:val="center"/>
          </w:tcPr>
          <w:p w:rsidR="00CC5726" w:rsidRPr="004F1B24" w:rsidRDefault="00CC5726" w:rsidP="005D092C">
            <w:pPr>
              <w:jc w:val="center"/>
            </w:pPr>
            <w:r w:rsidRPr="004F1B2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84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Зубкова Наталья Станиславовна</w:t>
            </w:r>
          </w:p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  <w:r w:rsidRPr="00525839">
              <w:rPr>
                <w:sz w:val="22"/>
                <w:szCs w:val="22"/>
              </w:rPr>
              <w:t>Заместитель начальника отдела обеспечения градостроительной деятельности  ДАГиТР</w:t>
            </w: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 w:rsidRPr="00D80414">
              <w:rPr>
                <w:sz w:val="22"/>
                <w:szCs w:val="22"/>
              </w:rPr>
              <w:t>земельный участок</w:t>
            </w:r>
          </w:p>
          <w:p w:rsidR="00CC5726" w:rsidRPr="00221285" w:rsidRDefault="00CC5726" w:rsidP="0004429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21285">
              <w:rPr>
                <w:sz w:val="20"/>
                <w:szCs w:val="20"/>
              </w:rPr>
              <w:t>приусадебный</w:t>
            </w:r>
          </w:p>
        </w:tc>
        <w:tc>
          <w:tcPr>
            <w:tcW w:w="1612" w:type="dxa"/>
            <w:vAlign w:val="center"/>
          </w:tcPr>
          <w:p w:rsidR="00CC5726" w:rsidRPr="00D80414" w:rsidRDefault="00CC5726" w:rsidP="0004429C">
            <w:pPr>
              <w:ind w:left="-81" w:right="-108"/>
              <w:jc w:val="center"/>
            </w:pPr>
            <w:r w:rsidRPr="00D8041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80414" w:rsidRDefault="00CC5726" w:rsidP="00126704">
            <w:pPr>
              <w:jc w:val="center"/>
              <w:rPr>
                <w:sz w:val="20"/>
                <w:szCs w:val="20"/>
              </w:rPr>
            </w:pPr>
            <w:r w:rsidRPr="00D80414">
              <w:rPr>
                <w:sz w:val="20"/>
                <w:szCs w:val="20"/>
              </w:rPr>
              <w:t>1314,0</w:t>
            </w:r>
          </w:p>
        </w:tc>
        <w:tc>
          <w:tcPr>
            <w:tcW w:w="985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12670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726 668,28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64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80414" w:rsidRDefault="00CC5726" w:rsidP="0004429C">
            <w:pPr>
              <w:ind w:left="-108" w:right="-108"/>
              <w:jc w:val="center"/>
            </w:pPr>
            <w:r w:rsidRPr="00D80414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D80414" w:rsidRDefault="00CC5726" w:rsidP="0004429C">
            <w:pPr>
              <w:ind w:left="-81" w:right="-108"/>
              <w:jc w:val="center"/>
            </w:pPr>
            <w:r w:rsidRPr="00D80414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149,2</w:t>
            </w:r>
          </w:p>
        </w:tc>
        <w:tc>
          <w:tcPr>
            <w:tcW w:w="985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126704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126704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126704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12670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8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 xml:space="preserve">упруг 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526FD2" w:rsidRDefault="00CC5726" w:rsidP="005A7859"/>
        </w:tc>
        <w:tc>
          <w:tcPr>
            <w:tcW w:w="1987" w:type="dxa"/>
            <w:vMerge w:val="restart"/>
          </w:tcPr>
          <w:p w:rsidR="00CC5726" w:rsidRPr="00525839" w:rsidRDefault="00CC5726" w:rsidP="00525839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D80414" w:rsidRDefault="00CC5726" w:rsidP="0004429C">
            <w:pPr>
              <w:ind w:left="-108" w:right="-108"/>
              <w:jc w:val="center"/>
            </w:pPr>
            <w:r w:rsidRPr="00D8041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D80414" w:rsidRDefault="00CC5726" w:rsidP="0004429C">
            <w:pPr>
              <w:ind w:left="-81" w:right="-108"/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t xml:space="preserve">земельный участок </w:t>
            </w:r>
          </w:p>
        </w:tc>
        <w:tc>
          <w:tcPr>
            <w:tcW w:w="941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1314,0</w:t>
            </w:r>
          </w:p>
        </w:tc>
        <w:tc>
          <w:tcPr>
            <w:tcW w:w="931" w:type="dxa"/>
            <w:vAlign w:val="center"/>
          </w:tcPr>
          <w:p w:rsidR="00CC5726" w:rsidRPr="00D80414" w:rsidRDefault="00CC5726" w:rsidP="00D80414"/>
          <w:p w:rsidR="00CC5726" w:rsidRPr="00D80414" w:rsidRDefault="00CC5726" w:rsidP="00126704">
            <w:pPr>
              <w:jc w:val="center"/>
            </w:pPr>
            <w:r w:rsidRPr="00D80414"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126704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 Шкода Йети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563 460,06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2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126704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126704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rPr>
                <w:sz w:val="22"/>
                <w:szCs w:val="22"/>
              </w:rPr>
              <w:t>149,2</w:t>
            </w:r>
          </w:p>
        </w:tc>
        <w:tc>
          <w:tcPr>
            <w:tcW w:w="931" w:type="dxa"/>
            <w:vAlign w:val="center"/>
          </w:tcPr>
          <w:p w:rsidR="00CC5726" w:rsidRPr="00D80414" w:rsidRDefault="00CC5726" w:rsidP="00126704">
            <w:pPr>
              <w:jc w:val="center"/>
            </w:pPr>
            <w:r w:rsidRPr="00D80414"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12670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07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07526A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D7265E">
            <w:r w:rsidRPr="00390970">
              <w:rPr>
                <w:sz w:val="22"/>
                <w:szCs w:val="22"/>
              </w:rPr>
              <w:t>Черезова</w:t>
            </w:r>
          </w:p>
          <w:p w:rsidR="00CC5726" w:rsidRPr="009E017D" w:rsidRDefault="00CC5726" w:rsidP="00D7265E">
            <w:r w:rsidRPr="00390970">
              <w:rPr>
                <w:sz w:val="22"/>
                <w:szCs w:val="22"/>
              </w:rPr>
              <w:t>Анастасия Андреевна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Pr="009E017D">
              <w:rPr>
                <w:sz w:val="22"/>
                <w:szCs w:val="22"/>
              </w:rPr>
              <w:t>лавный специалист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E73F45" w:rsidRDefault="00CC5726" w:rsidP="0004429C">
            <w:pPr>
              <w:ind w:left="-108" w:right="-108"/>
              <w:jc w:val="center"/>
            </w:pPr>
            <w:r w:rsidRPr="00E73F4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E73F45" w:rsidRDefault="00CC5726" w:rsidP="0004429C">
            <w:pPr>
              <w:ind w:left="-81" w:right="-108"/>
              <w:jc w:val="center"/>
            </w:pPr>
            <w:r w:rsidRPr="00E73F4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E73F45" w:rsidRDefault="00CC5726" w:rsidP="00C76A52">
            <w:pPr>
              <w:jc w:val="center"/>
            </w:pPr>
            <w:r w:rsidRPr="00E73F4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E73F45" w:rsidRDefault="00CC5726" w:rsidP="00C76A52">
            <w:pPr>
              <w:jc w:val="center"/>
            </w:pPr>
            <w:r w:rsidRPr="00E73F4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63,1</w:t>
            </w:r>
          </w:p>
        </w:tc>
        <w:tc>
          <w:tcPr>
            <w:tcW w:w="931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158 225,05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57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37,2</w:t>
            </w:r>
          </w:p>
        </w:tc>
        <w:tc>
          <w:tcPr>
            <w:tcW w:w="931" w:type="dxa"/>
            <w:vAlign w:val="center"/>
          </w:tcPr>
          <w:p w:rsidR="00CC5726" w:rsidRPr="00E73F45" w:rsidRDefault="00CC5726" w:rsidP="0007526A">
            <w:pPr>
              <w:jc w:val="center"/>
            </w:pPr>
            <w:r w:rsidRPr="00E73F45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243FBF" w:rsidRDefault="00CC5726" w:rsidP="0004429C">
            <w:pPr>
              <w:ind w:left="-108" w:right="-108"/>
              <w:jc w:val="center"/>
            </w:pPr>
            <w:r w:rsidRPr="00243FB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243FBF" w:rsidRDefault="00CC5726" w:rsidP="0004429C">
            <w:pPr>
              <w:ind w:left="-81" w:right="-108"/>
              <w:jc w:val="center"/>
            </w:pPr>
            <w:r w:rsidRPr="00243FB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243FBF" w:rsidRDefault="00CC5726" w:rsidP="00C76A52">
            <w:pPr>
              <w:jc w:val="center"/>
            </w:pPr>
            <w:r w:rsidRPr="00243FB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243FBF" w:rsidRDefault="00CC5726" w:rsidP="00C76A52">
            <w:pPr>
              <w:jc w:val="center"/>
            </w:pPr>
            <w:r w:rsidRPr="00243FB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43FBF" w:rsidRDefault="00CC5726" w:rsidP="0007526A">
            <w:pPr>
              <w:jc w:val="center"/>
            </w:pPr>
            <w:r w:rsidRPr="00243FB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43FBF" w:rsidRDefault="00CC5726" w:rsidP="0007526A">
            <w:pPr>
              <w:jc w:val="center"/>
            </w:pPr>
            <w:r w:rsidRPr="00243FBF">
              <w:rPr>
                <w:sz w:val="22"/>
                <w:szCs w:val="22"/>
              </w:rPr>
              <w:t>63,1</w:t>
            </w:r>
          </w:p>
        </w:tc>
        <w:tc>
          <w:tcPr>
            <w:tcW w:w="931" w:type="dxa"/>
            <w:vAlign w:val="center"/>
          </w:tcPr>
          <w:p w:rsidR="00CC5726" w:rsidRPr="00243FBF" w:rsidRDefault="00CC5726" w:rsidP="0007526A">
            <w:pPr>
              <w:jc w:val="center"/>
            </w:pPr>
            <w:r w:rsidRPr="00243FB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07526A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190 572,33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9D26BA" w:rsidRDefault="00CC5726" w:rsidP="0007526A">
            <w:pPr>
              <w:jc w:val="center"/>
            </w:pPr>
            <w:r w:rsidRPr="009D26BA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9D26BA" w:rsidRDefault="00CC5726" w:rsidP="0007526A">
            <w:pPr>
              <w:jc w:val="center"/>
            </w:pPr>
            <w:r w:rsidRPr="009D26BA">
              <w:rPr>
                <w:sz w:val="22"/>
                <w:szCs w:val="22"/>
              </w:rPr>
              <w:t>37,2</w:t>
            </w:r>
          </w:p>
        </w:tc>
        <w:tc>
          <w:tcPr>
            <w:tcW w:w="931" w:type="dxa"/>
            <w:vAlign w:val="center"/>
          </w:tcPr>
          <w:p w:rsidR="00CC5726" w:rsidRPr="009D26BA" w:rsidRDefault="00CC5726" w:rsidP="0007526A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07526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9D26BA" w:rsidRDefault="00CC5726" w:rsidP="0004429C">
            <w:pPr>
              <w:ind w:left="-108" w:right="-108"/>
              <w:jc w:val="center"/>
            </w:pPr>
            <w:r w:rsidRPr="009D26B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D26BA" w:rsidRDefault="00CC5726" w:rsidP="0004429C">
            <w:pPr>
              <w:ind w:left="-81" w:right="-108"/>
              <w:jc w:val="center"/>
            </w:pPr>
            <w:r w:rsidRPr="009D26B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D26BA" w:rsidRDefault="00CC5726" w:rsidP="00C76A52">
            <w:pPr>
              <w:jc w:val="center"/>
            </w:pPr>
            <w:r w:rsidRPr="009D26B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D26BA" w:rsidRDefault="00CC5726" w:rsidP="00C76A52">
            <w:pPr>
              <w:jc w:val="center"/>
            </w:pPr>
            <w:r w:rsidRPr="009D26B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63,1</w:t>
            </w:r>
          </w:p>
        </w:tc>
        <w:tc>
          <w:tcPr>
            <w:tcW w:w="931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7B747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1"/>
        </w:trPr>
        <w:tc>
          <w:tcPr>
            <w:tcW w:w="526" w:type="dxa"/>
            <w:vMerge/>
            <w:vAlign w:val="center"/>
          </w:tcPr>
          <w:p w:rsidR="00CC5726" w:rsidRPr="009E017D" w:rsidRDefault="00CC5726" w:rsidP="0007526A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37,2</w:t>
            </w:r>
          </w:p>
        </w:tc>
        <w:tc>
          <w:tcPr>
            <w:tcW w:w="931" w:type="dxa"/>
            <w:vAlign w:val="center"/>
          </w:tcPr>
          <w:p w:rsidR="00CC5726" w:rsidRPr="009D26BA" w:rsidRDefault="00CC5726" w:rsidP="007B747D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B747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c>
          <w:tcPr>
            <w:tcW w:w="526" w:type="dxa"/>
            <w:vMerge w:val="restart"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t>Путиенко Юлия Геннадьевна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И.о. главного специалиста 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зем.ельный участок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1126,2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4B44A8">
            <w:r>
              <w:rPr>
                <w:sz w:val="22"/>
                <w:szCs w:val="22"/>
              </w:rPr>
              <w:t xml:space="preserve">317 602,10 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4B44A8"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37,0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4B44A8"/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C76A52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D372A4" w:rsidRDefault="00CC5726" w:rsidP="0004429C">
            <w:pPr>
              <w:ind w:left="-108" w:right="-108"/>
              <w:jc w:val="center"/>
            </w:pPr>
            <w:r w:rsidRPr="00D372A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D372A4" w:rsidRDefault="00CC5726" w:rsidP="0004429C">
            <w:pPr>
              <w:ind w:left="-81" w:right="-108"/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>
              <w:rPr>
                <w:sz w:val="22"/>
                <w:szCs w:val="22"/>
              </w:rPr>
              <w:t xml:space="preserve">земельный               </w:t>
            </w:r>
            <w:r w:rsidRPr="00D372A4"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1126,2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</w:p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Киа Рио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4B44A8">
            <w:r>
              <w:rPr>
                <w:sz w:val="22"/>
                <w:szCs w:val="22"/>
              </w:rPr>
              <w:t>858 975,31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37,0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зем.ельныйучасток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578,0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C76A52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106,5</w:t>
            </w:r>
          </w:p>
        </w:tc>
        <w:tc>
          <w:tcPr>
            <w:tcW w:w="931" w:type="dxa"/>
            <w:vAlign w:val="center"/>
          </w:tcPr>
          <w:p w:rsidR="00CC5726" w:rsidRPr="00D372A4" w:rsidRDefault="00CC5726" w:rsidP="00C76A52">
            <w:pPr>
              <w:jc w:val="center"/>
            </w:pPr>
            <w:r w:rsidRPr="00D372A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6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Скрипкина Анна Валерьевна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845845" w:rsidRDefault="00CC5726" w:rsidP="009E017D">
            <w:pPr>
              <w:jc w:val="center"/>
            </w:pPr>
            <w:r w:rsidRPr="0084584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45845" w:rsidRDefault="00CC5726" w:rsidP="0004429C">
            <w:pPr>
              <w:ind w:left="-81" w:right="-108"/>
              <w:jc w:val="center"/>
            </w:pPr>
            <w:r w:rsidRPr="00845845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845845" w:rsidRDefault="00CC5726" w:rsidP="002E28EC">
            <w:pPr>
              <w:jc w:val="center"/>
            </w:pPr>
            <w:r w:rsidRPr="00845845">
              <w:rPr>
                <w:sz w:val="22"/>
                <w:szCs w:val="22"/>
              </w:rPr>
              <w:t>53,4</w:t>
            </w:r>
          </w:p>
        </w:tc>
        <w:tc>
          <w:tcPr>
            <w:tcW w:w="985" w:type="dxa"/>
            <w:vAlign w:val="center"/>
          </w:tcPr>
          <w:p w:rsidR="00CC5726" w:rsidRPr="00845845" w:rsidRDefault="00CC5726" w:rsidP="002E28EC">
            <w:pPr>
              <w:jc w:val="center"/>
            </w:pPr>
            <w:r w:rsidRPr="0084584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45845" w:rsidRDefault="00CC5726" w:rsidP="00A87801">
            <w:pPr>
              <w:jc w:val="center"/>
            </w:pPr>
            <w:r w:rsidRPr="0084584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45845" w:rsidRDefault="00CC5726" w:rsidP="00A87801">
            <w:pPr>
              <w:jc w:val="center"/>
            </w:pPr>
            <w:r w:rsidRPr="0084584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45845" w:rsidRDefault="00CC5726" w:rsidP="00A87801">
            <w:pPr>
              <w:jc w:val="center"/>
            </w:pPr>
            <w:r w:rsidRPr="0084584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456 151,23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9"/>
        </w:trPr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00AA0" w:rsidRDefault="00CC5726" w:rsidP="009E017D">
            <w:pPr>
              <w:jc w:val="center"/>
            </w:pPr>
            <w:r w:rsidRPr="00700AA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00AA0" w:rsidRDefault="00CC5726" w:rsidP="0004429C">
            <w:pPr>
              <w:ind w:left="-81" w:right="-108"/>
              <w:jc w:val="center"/>
            </w:pPr>
            <w:r w:rsidRPr="00700AA0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53,4</w:t>
            </w:r>
          </w:p>
        </w:tc>
        <w:tc>
          <w:tcPr>
            <w:tcW w:w="985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РЕНО </w:t>
            </w:r>
            <w:r w:rsidRPr="009E017D">
              <w:rPr>
                <w:sz w:val="22"/>
                <w:szCs w:val="22"/>
                <w:lang w:val="en-US"/>
              </w:rPr>
              <w:t>RS</w:t>
            </w:r>
            <w:r>
              <w:rPr>
                <w:sz w:val="22"/>
                <w:szCs w:val="22"/>
              </w:rPr>
              <w:t xml:space="preserve">, </w:t>
            </w:r>
          </w:p>
          <w:p w:rsidR="00CC5726" w:rsidRPr="00700AA0" w:rsidRDefault="00CC5726" w:rsidP="00A87801">
            <w:pPr>
              <w:jc w:val="center"/>
            </w:pPr>
            <w:r>
              <w:rPr>
                <w:sz w:val="22"/>
                <w:szCs w:val="22"/>
              </w:rPr>
              <w:t xml:space="preserve">Лада Ларгус 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168 578,37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93"/>
        </w:trPr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00AA0" w:rsidRDefault="00CC5726" w:rsidP="009E017D">
            <w:pPr>
              <w:jc w:val="center"/>
            </w:pPr>
            <w:r w:rsidRPr="00700AA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00AA0" w:rsidRDefault="00CC5726" w:rsidP="0004429C">
            <w:pPr>
              <w:ind w:left="-81" w:right="-108"/>
              <w:jc w:val="center"/>
            </w:pPr>
            <w:r w:rsidRPr="00700AA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00AA0" w:rsidRDefault="00CC5726" w:rsidP="004A07BF">
            <w:pPr>
              <w:jc w:val="center"/>
            </w:pPr>
            <w:r w:rsidRPr="00700AA0">
              <w:rPr>
                <w:sz w:val="22"/>
                <w:szCs w:val="22"/>
              </w:rPr>
              <w:t>40,4</w:t>
            </w:r>
          </w:p>
        </w:tc>
        <w:tc>
          <w:tcPr>
            <w:tcW w:w="985" w:type="dxa"/>
            <w:vAlign w:val="center"/>
          </w:tcPr>
          <w:p w:rsidR="00CC5726" w:rsidRPr="00700AA0" w:rsidRDefault="00CC5726" w:rsidP="004A07BF">
            <w:pPr>
              <w:jc w:val="center"/>
            </w:pPr>
            <w:r w:rsidRPr="00700AA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96"/>
        </w:trPr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00AA0" w:rsidRDefault="00CC5726" w:rsidP="009E017D">
            <w:pPr>
              <w:jc w:val="center"/>
            </w:pPr>
            <w:r w:rsidRPr="00700AA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00AA0" w:rsidRDefault="00CC5726" w:rsidP="0004429C">
            <w:pPr>
              <w:ind w:left="-81" w:right="-108"/>
              <w:jc w:val="center"/>
            </w:pPr>
            <w:r w:rsidRPr="00700AA0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53,4</w:t>
            </w:r>
          </w:p>
        </w:tc>
        <w:tc>
          <w:tcPr>
            <w:tcW w:w="985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t>-</w:t>
            </w:r>
          </w:p>
        </w:tc>
        <w:tc>
          <w:tcPr>
            <w:tcW w:w="941" w:type="dxa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t>-</w:t>
            </w:r>
          </w:p>
        </w:tc>
        <w:tc>
          <w:tcPr>
            <w:tcW w:w="931" w:type="dxa"/>
            <w:vAlign w:val="center"/>
          </w:tcPr>
          <w:p w:rsidR="00CC5726" w:rsidRPr="00700AA0" w:rsidRDefault="00CC5726" w:rsidP="00A87801">
            <w:pPr>
              <w:jc w:val="center"/>
            </w:pPr>
            <w:r w:rsidRPr="00700AA0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42"/>
        </w:trPr>
        <w:tc>
          <w:tcPr>
            <w:tcW w:w="526" w:type="dxa"/>
            <w:vMerge/>
            <w:vAlign w:val="center"/>
          </w:tcPr>
          <w:p w:rsidR="00CC5726" w:rsidRPr="009E017D" w:rsidRDefault="00CC5726" w:rsidP="00D4331D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00AA0" w:rsidRDefault="00CC5726" w:rsidP="009E017D">
            <w:pPr>
              <w:jc w:val="center"/>
            </w:pPr>
            <w:r w:rsidRPr="00700AA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00AA0" w:rsidRDefault="00CC5726" w:rsidP="0004429C">
            <w:pPr>
              <w:ind w:left="-81" w:right="-108"/>
              <w:jc w:val="center"/>
            </w:pPr>
            <w:r w:rsidRPr="00700AA0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53,4</w:t>
            </w:r>
          </w:p>
        </w:tc>
        <w:tc>
          <w:tcPr>
            <w:tcW w:w="985" w:type="dxa"/>
            <w:vAlign w:val="center"/>
          </w:tcPr>
          <w:p w:rsidR="00CC5726" w:rsidRPr="00700AA0" w:rsidRDefault="00CC5726" w:rsidP="002E28EC">
            <w:pPr>
              <w:jc w:val="center"/>
            </w:pPr>
            <w:r w:rsidRPr="00700AA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700AA0" w:rsidRDefault="00CC5726" w:rsidP="00BD7FD0">
            <w:pPr>
              <w:jc w:val="center"/>
            </w:pPr>
            <w:r w:rsidRPr="00700AA0">
              <w:t>-</w:t>
            </w:r>
          </w:p>
        </w:tc>
        <w:tc>
          <w:tcPr>
            <w:tcW w:w="941" w:type="dxa"/>
            <w:vAlign w:val="center"/>
          </w:tcPr>
          <w:p w:rsidR="00CC5726" w:rsidRPr="00700AA0" w:rsidRDefault="00CC5726" w:rsidP="00BD7FD0">
            <w:pPr>
              <w:jc w:val="center"/>
            </w:pPr>
            <w:r w:rsidRPr="00700AA0">
              <w:t>-</w:t>
            </w:r>
          </w:p>
        </w:tc>
        <w:tc>
          <w:tcPr>
            <w:tcW w:w="931" w:type="dxa"/>
            <w:vAlign w:val="center"/>
          </w:tcPr>
          <w:p w:rsidR="00CC5726" w:rsidRPr="00700AA0" w:rsidRDefault="00CC5726" w:rsidP="00BD7FD0">
            <w:pPr>
              <w:jc w:val="center"/>
            </w:pPr>
            <w:r w:rsidRPr="00700AA0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BD7FD0">
            <w:pPr>
              <w:jc w:val="center"/>
            </w:pPr>
            <w:r w:rsidRPr="009E017D"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D4331D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Субботина Ирина Викторовна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оформления разрешительной документации ДАГиТР</w:t>
            </w:r>
          </w:p>
        </w:tc>
        <w:tc>
          <w:tcPr>
            <w:tcW w:w="1260" w:type="dxa"/>
            <w:vAlign w:val="center"/>
          </w:tcPr>
          <w:p w:rsidR="00CC5726" w:rsidRPr="00B874B8" w:rsidRDefault="00CC5726" w:rsidP="0004429C">
            <w:pPr>
              <w:ind w:left="-108" w:right="-108"/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874B8" w:rsidRDefault="00CC5726" w:rsidP="0004429C">
            <w:pPr>
              <w:ind w:left="-81" w:right="-108"/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70,2</w:t>
            </w:r>
          </w:p>
        </w:tc>
        <w:tc>
          <w:tcPr>
            <w:tcW w:w="931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50 600,00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874B8" w:rsidRDefault="00CC5726" w:rsidP="0004429C">
            <w:pPr>
              <w:ind w:left="-108" w:right="-108"/>
              <w:jc w:val="center"/>
            </w:pPr>
            <w:r w:rsidRPr="00B874B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874B8" w:rsidRDefault="00CC5726" w:rsidP="0004429C">
            <w:pPr>
              <w:ind w:left="-81" w:right="-108"/>
              <w:jc w:val="center"/>
            </w:pPr>
            <w:r w:rsidRPr="00B874B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874B8" w:rsidRDefault="00CC5726" w:rsidP="00A87801">
            <w:pPr>
              <w:jc w:val="center"/>
              <w:rPr>
                <w:sz w:val="20"/>
                <w:szCs w:val="20"/>
              </w:rPr>
            </w:pPr>
            <w:r w:rsidRPr="00B874B8">
              <w:rPr>
                <w:sz w:val="20"/>
                <w:szCs w:val="20"/>
              </w:rPr>
              <w:t>1500,0</w:t>
            </w:r>
          </w:p>
        </w:tc>
        <w:tc>
          <w:tcPr>
            <w:tcW w:w="985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70,2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Hyundai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Matrix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955 005,55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  <w:r w:rsidRPr="00B874B8">
              <w:rPr>
                <w:sz w:val="22"/>
                <w:szCs w:val="22"/>
              </w:rPr>
              <w:t>жилой дом</w:t>
            </w:r>
          </w:p>
          <w:p w:rsidR="00CC5726" w:rsidRPr="00B874B8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Align w:val="center"/>
          </w:tcPr>
          <w:p w:rsidR="00CC5726" w:rsidRPr="00B874B8" w:rsidRDefault="00CC5726" w:rsidP="0004429C">
            <w:pPr>
              <w:ind w:left="-81" w:right="-108"/>
              <w:jc w:val="center"/>
            </w:pPr>
            <w:r w:rsidRPr="00B874B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60,7</w:t>
            </w:r>
          </w:p>
        </w:tc>
        <w:tc>
          <w:tcPr>
            <w:tcW w:w="985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874B8" w:rsidRDefault="00CC5726" w:rsidP="0004429C">
            <w:pPr>
              <w:ind w:left="-108" w:right="-108"/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874B8" w:rsidRDefault="00CC5726" w:rsidP="0004429C">
            <w:pPr>
              <w:ind w:left="-81" w:right="-108"/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70,2</w:t>
            </w:r>
          </w:p>
        </w:tc>
        <w:tc>
          <w:tcPr>
            <w:tcW w:w="931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B874B8" w:rsidRDefault="00CC5726" w:rsidP="00A87801">
            <w:pPr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B874B8" w:rsidRDefault="00CC5726" w:rsidP="00865835">
            <w:pPr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874B8" w:rsidRDefault="00CC5726" w:rsidP="0004429C">
            <w:pPr>
              <w:ind w:left="-108" w:right="-108"/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874B8" w:rsidRDefault="00CC5726" w:rsidP="0004429C">
            <w:pPr>
              <w:ind w:left="-81" w:right="-108"/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70,2</w:t>
            </w:r>
          </w:p>
        </w:tc>
        <w:tc>
          <w:tcPr>
            <w:tcW w:w="931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B874B8" w:rsidRDefault="00CC5726" w:rsidP="00902E5C">
            <w:pPr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B874B8" w:rsidRDefault="00CC5726" w:rsidP="00865835">
            <w:pPr>
              <w:jc w:val="center"/>
            </w:pPr>
            <w:r w:rsidRPr="00B874B8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D7265E">
            <w:r w:rsidRPr="00390970">
              <w:rPr>
                <w:sz w:val="22"/>
                <w:szCs w:val="22"/>
              </w:rPr>
              <w:t>Григорян</w:t>
            </w:r>
          </w:p>
          <w:p w:rsidR="00CC5726" w:rsidRPr="009E017D" w:rsidRDefault="00CC5726" w:rsidP="00D7265E">
            <w:r w:rsidRPr="00390970">
              <w:rPr>
                <w:sz w:val="22"/>
                <w:szCs w:val="22"/>
              </w:rPr>
              <w:t>Диана Юриковна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И.о. начальника отдела оформления разрешительной документации ДАГиТР</w:t>
            </w:r>
          </w:p>
        </w:tc>
        <w:tc>
          <w:tcPr>
            <w:tcW w:w="1260" w:type="dxa"/>
            <w:vAlign w:val="center"/>
          </w:tcPr>
          <w:p w:rsidR="00CC5726" w:rsidRPr="00C64690" w:rsidRDefault="00CC5726" w:rsidP="0004429C">
            <w:pPr>
              <w:ind w:left="-108" w:right="-108"/>
              <w:jc w:val="center"/>
            </w:pPr>
            <w:r w:rsidRPr="00C6469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64690" w:rsidRDefault="00CC5726" w:rsidP="0004429C">
            <w:pPr>
              <w:ind w:left="-81" w:right="-108"/>
              <w:jc w:val="center"/>
            </w:pPr>
            <w:r w:rsidRPr="00C6469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64690" w:rsidRDefault="00CC5726" w:rsidP="004D2D52">
            <w:pPr>
              <w:jc w:val="center"/>
            </w:pPr>
            <w:r w:rsidRPr="00C64690">
              <w:rPr>
                <w:sz w:val="22"/>
                <w:szCs w:val="22"/>
              </w:rPr>
              <w:t>36,4</w:t>
            </w:r>
          </w:p>
        </w:tc>
        <w:tc>
          <w:tcPr>
            <w:tcW w:w="985" w:type="dxa"/>
            <w:vAlign w:val="center"/>
          </w:tcPr>
          <w:p w:rsidR="00CC5726" w:rsidRPr="00C64690" w:rsidRDefault="00CC5726" w:rsidP="004D2D52">
            <w:pPr>
              <w:jc w:val="center"/>
            </w:pPr>
            <w:r w:rsidRPr="00C6469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64690" w:rsidRDefault="00CC5726" w:rsidP="004D2D52">
            <w:pPr>
              <w:jc w:val="center"/>
            </w:pPr>
            <w:r w:rsidRPr="00C6469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C64690" w:rsidRDefault="00CC5726" w:rsidP="004D2D52">
            <w:pPr>
              <w:jc w:val="center"/>
            </w:pPr>
            <w:r w:rsidRPr="00C6469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C64690" w:rsidRDefault="00CC5726" w:rsidP="004D2D52">
            <w:pPr>
              <w:jc w:val="center"/>
            </w:pPr>
            <w:r w:rsidRPr="00C6469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</w:p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476 844,56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A63AA" w:rsidRDefault="00CC5726" w:rsidP="0004429C">
            <w:pPr>
              <w:ind w:left="-108" w:right="-108"/>
              <w:jc w:val="center"/>
            </w:pPr>
            <w:r w:rsidRPr="003A63A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3A63AA" w:rsidRDefault="00CC5726" w:rsidP="0004429C">
            <w:pPr>
              <w:ind w:left="-81" w:right="-108"/>
              <w:jc w:val="center"/>
            </w:pPr>
            <w:r w:rsidRPr="003A63A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3A63AA" w:rsidRDefault="00CC5726" w:rsidP="004D2D52">
            <w:pPr>
              <w:jc w:val="center"/>
            </w:pPr>
            <w:r w:rsidRPr="003A63A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3A63AA" w:rsidRDefault="00CC5726" w:rsidP="004D2D52">
            <w:pPr>
              <w:jc w:val="center"/>
            </w:pPr>
            <w:r w:rsidRPr="003A63A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64690" w:rsidRDefault="00CC5726" w:rsidP="00EC50A7">
            <w:pPr>
              <w:ind w:left="-108" w:right="-108"/>
              <w:jc w:val="center"/>
            </w:pPr>
            <w:r w:rsidRPr="00C64690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64690" w:rsidRDefault="00CC5726" w:rsidP="00EC50A7">
            <w:pPr>
              <w:jc w:val="center"/>
            </w:pPr>
            <w:r w:rsidRPr="00C64690">
              <w:rPr>
                <w:sz w:val="22"/>
                <w:szCs w:val="22"/>
              </w:rPr>
              <w:t>36,4</w:t>
            </w:r>
          </w:p>
        </w:tc>
        <w:tc>
          <w:tcPr>
            <w:tcW w:w="931" w:type="dxa"/>
            <w:vAlign w:val="center"/>
          </w:tcPr>
          <w:p w:rsidR="00CC5726" w:rsidRPr="00C64690" w:rsidRDefault="00CC5726" w:rsidP="00EC50A7">
            <w:pPr>
              <w:jc w:val="center"/>
            </w:pPr>
            <w:r w:rsidRPr="00C6469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3A63AA" w:rsidRDefault="00CC5726" w:rsidP="004D2D52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3A63AA">
              <w:rPr>
                <w:sz w:val="22"/>
                <w:szCs w:val="22"/>
              </w:rPr>
              <w:t xml:space="preserve">втомобиль </w:t>
            </w:r>
          </w:p>
          <w:p w:rsidR="00CC5726" w:rsidRPr="003A63AA" w:rsidRDefault="00CC5726" w:rsidP="004D2D52">
            <w:pPr>
              <w:jc w:val="center"/>
            </w:pPr>
            <w:r w:rsidRPr="003A63AA">
              <w:rPr>
                <w:sz w:val="22"/>
                <w:szCs w:val="22"/>
              </w:rPr>
              <w:t>ХЕНДЭ Акцент</w:t>
            </w:r>
          </w:p>
        </w:tc>
        <w:tc>
          <w:tcPr>
            <w:tcW w:w="1260" w:type="dxa"/>
            <w:vAlign w:val="center"/>
          </w:tcPr>
          <w:p w:rsidR="00CC5726" w:rsidRPr="006A433E" w:rsidRDefault="00CC5726" w:rsidP="00865835">
            <w:pPr>
              <w:jc w:val="center"/>
            </w:pPr>
            <w:r w:rsidRPr="006A433E">
              <w:rPr>
                <w:sz w:val="22"/>
                <w:szCs w:val="22"/>
              </w:rPr>
              <w:t>118 750,02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6A433E" w:rsidRDefault="00CC5726" w:rsidP="00865835">
            <w:pPr>
              <w:jc w:val="center"/>
            </w:pPr>
            <w:r w:rsidRPr="006A433E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A433E" w:rsidRDefault="00CC5726" w:rsidP="0004429C">
            <w:pPr>
              <w:ind w:left="-108" w:right="-108"/>
              <w:jc w:val="center"/>
            </w:pPr>
            <w:r w:rsidRPr="006A433E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A433E" w:rsidRDefault="00CC5726" w:rsidP="0004429C">
            <w:pPr>
              <w:ind w:left="-81" w:right="-108"/>
              <w:jc w:val="center"/>
            </w:pPr>
            <w:r w:rsidRPr="006A433E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A433E" w:rsidRDefault="00CC5726" w:rsidP="004D2D52">
            <w:pPr>
              <w:jc w:val="center"/>
            </w:pPr>
            <w:r w:rsidRPr="006A433E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A433E" w:rsidRDefault="00CC5726" w:rsidP="004D2D52">
            <w:pPr>
              <w:jc w:val="center"/>
            </w:pPr>
            <w:r w:rsidRPr="006A433E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64690" w:rsidRDefault="00CC5726" w:rsidP="00EC50A7">
            <w:pPr>
              <w:ind w:left="-108" w:right="-108"/>
              <w:jc w:val="center"/>
            </w:pPr>
            <w:r w:rsidRPr="00C64690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64690" w:rsidRDefault="00CC5726" w:rsidP="00EC50A7">
            <w:pPr>
              <w:jc w:val="center"/>
            </w:pPr>
            <w:r w:rsidRPr="00C64690">
              <w:rPr>
                <w:sz w:val="22"/>
                <w:szCs w:val="22"/>
              </w:rPr>
              <w:t>36,4</w:t>
            </w:r>
          </w:p>
        </w:tc>
        <w:tc>
          <w:tcPr>
            <w:tcW w:w="931" w:type="dxa"/>
            <w:vAlign w:val="center"/>
          </w:tcPr>
          <w:p w:rsidR="00CC5726" w:rsidRPr="00C64690" w:rsidRDefault="00CC5726" w:rsidP="00EC50A7">
            <w:pPr>
              <w:jc w:val="center"/>
            </w:pPr>
            <w:r w:rsidRPr="00C6469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6A433E" w:rsidRDefault="00CC5726" w:rsidP="004D2D52">
            <w:pPr>
              <w:jc w:val="center"/>
            </w:pPr>
            <w:r w:rsidRPr="006A433E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6A433E" w:rsidRDefault="00CC5726" w:rsidP="00865835">
            <w:pPr>
              <w:jc w:val="center"/>
            </w:pPr>
            <w:r w:rsidRPr="006A433E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6A433E" w:rsidRDefault="00CC5726" w:rsidP="00865835">
            <w:pPr>
              <w:jc w:val="center"/>
            </w:pPr>
            <w:r w:rsidRPr="006A433E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D7265E">
            <w:r w:rsidRPr="00390970">
              <w:rPr>
                <w:sz w:val="22"/>
                <w:szCs w:val="22"/>
              </w:rPr>
              <w:t>Кужелева</w:t>
            </w:r>
          </w:p>
          <w:p w:rsidR="00CC5726" w:rsidRPr="009E017D" w:rsidRDefault="00CC5726" w:rsidP="00D7265E">
            <w:r w:rsidRPr="00390970">
              <w:rPr>
                <w:sz w:val="22"/>
                <w:szCs w:val="22"/>
              </w:rPr>
              <w:t>Оксана Михайловна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ДАГиТР</w:t>
            </w: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69,6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376 544,55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400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D2D52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4D2D52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9E017D">
              <w:rPr>
                <w:bCs/>
                <w:sz w:val="22"/>
                <w:szCs w:val="22"/>
              </w:rPr>
              <w:t>ис</w:t>
            </w:r>
            <w:r>
              <w:rPr>
                <w:bCs/>
                <w:sz w:val="22"/>
                <w:szCs w:val="22"/>
              </w:rPr>
              <w:t>с</w:t>
            </w:r>
            <w:r w:rsidRPr="009E017D">
              <w:rPr>
                <w:bCs/>
                <w:sz w:val="22"/>
                <w:szCs w:val="22"/>
              </w:rPr>
              <w:t xml:space="preserve">ан </w:t>
            </w:r>
            <w:r w:rsidRPr="009E017D">
              <w:rPr>
                <w:bCs/>
                <w:sz w:val="22"/>
                <w:szCs w:val="22"/>
                <w:lang w:val="en-US"/>
              </w:rPr>
              <w:t>Qashqai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 xml:space="preserve">- 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24,0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45,8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69,6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61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19,0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6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25,1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6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995DA2">
            <w:pPr>
              <w:jc w:val="center"/>
            </w:pPr>
            <w:r w:rsidRPr="000639FF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995DA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6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539,0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6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593,0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48,0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7D7EDC">
            <w:pPr>
              <w:jc w:val="center"/>
            </w:pPr>
            <w:r w:rsidRPr="000639FF">
              <w:rPr>
                <w:sz w:val="22"/>
                <w:szCs w:val="22"/>
              </w:rPr>
              <w:t>574,0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7D7EDC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93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нежилое здание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41,7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4D2D52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2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Ольшанская Мария Васильевна</w:t>
            </w:r>
          </w:p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  <w:p w:rsidR="00CC5726" w:rsidRDefault="00CC5726" w:rsidP="00D6494E">
            <w:pPr>
              <w:jc w:val="center"/>
            </w:pPr>
          </w:p>
          <w:p w:rsidR="00CC5726" w:rsidRDefault="00CC5726" w:rsidP="00D6494E">
            <w:pPr>
              <w:jc w:val="center"/>
            </w:pPr>
          </w:p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207C7" w:rsidRDefault="00CC5726" w:rsidP="0004429C">
            <w:pPr>
              <w:ind w:left="-108" w:right="-108"/>
              <w:jc w:val="center"/>
            </w:pPr>
            <w:r w:rsidRPr="00C207C7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207C7" w:rsidRDefault="00CC5726" w:rsidP="0004429C">
            <w:pPr>
              <w:ind w:left="-81" w:right="-108"/>
              <w:jc w:val="center"/>
            </w:pPr>
            <w:r w:rsidRPr="00C207C7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207C7" w:rsidRDefault="00CC5726" w:rsidP="00A87801">
            <w:pPr>
              <w:jc w:val="center"/>
            </w:pPr>
            <w:r w:rsidRPr="00C207C7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207C7" w:rsidRDefault="00CC5726" w:rsidP="00A87801">
            <w:pPr>
              <w:jc w:val="center"/>
            </w:pPr>
            <w:r w:rsidRPr="00C207C7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1164,0</w:t>
            </w:r>
          </w:p>
        </w:tc>
        <w:tc>
          <w:tcPr>
            <w:tcW w:w="931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577 006,97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56,9</w:t>
            </w:r>
          </w:p>
        </w:tc>
        <w:tc>
          <w:tcPr>
            <w:tcW w:w="931" w:type="dxa"/>
            <w:vAlign w:val="center"/>
          </w:tcPr>
          <w:p w:rsidR="00CC5726" w:rsidRPr="00C207C7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4B44A8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D4788" w:rsidRDefault="00CC5726" w:rsidP="0004429C">
            <w:pPr>
              <w:ind w:left="-108" w:right="-108"/>
              <w:jc w:val="center"/>
            </w:pPr>
            <w:r w:rsidRPr="00CD478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CD4788" w:rsidRDefault="00CC5726" w:rsidP="0004429C">
            <w:pPr>
              <w:ind w:left="-81" w:right="-108"/>
              <w:jc w:val="center"/>
            </w:pPr>
            <w:r w:rsidRPr="00CD478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599,0</w:t>
            </w:r>
          </w:p>
        </w:tc>
        <w:tc>
          <w:tcPr>
            <w:tcW w:w="985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D4788" w:rsidRDefault="00CC5726" w:rsidP="00CD4788">
            <w:pPr>
              <w:jc w:val="center"/>
            </w:pPr>
            <w:r w:rsidRPr="00CD478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1164,0</w:t>
            </w:r>
          </w:p>
        </w:tc>
        <w:tc>
          <w:tcPr>
            <w:tcW w:w="931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</w:p>
          <w:p w:rsidR="00CC5726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УАЗ 31512</w:t>
            </w:r>
          </w:p>
          <w:p w:rsidR="00CC5726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ВАЗ 111130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B44A8" w:rsidRDefault="00CC5726" w:rsidP="004B44A8">
            <w:pPr>
              <w:rPr>
                <w:sz w:val="20"/>
                <w:szCs w:val="20"/>
              </w:rPr>
            </w:pPr>
            <w:r w:rsidRPr="004B44A8">
              <w:rPr>
                <w:sz w:val="20"/>
                <w:szCs w:val="20"/>
              </w:rPr>
              <w:t>1079664,83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9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D4788" w:rsidRDefault="00CC5726" w:rsidP="0004429C">
            <w:pPr>
              <w:ind w:left="-108" w:right="-108"/>
              <w:jc w:val="center"/>
            </w:pPr>
            <w:r w:rsidRPr="00CD478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CD4788" w:rsidRDefault="00CC5726" w:rsidP="0004429C">
            <w:pPr>
              <w:ind w:left="-81" w:right="-108"/>
              <w:jc w:val="center"/>
            </w:pPr>
            <w:r w:rsidRPr="00CD478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607,0</w:t>
            </w:r>
          </w:p>
        </w:tc>
        <w:tc>
          <w:tcPr>
            <w:tcW w:w="985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CD4788" w:rsidRDefault="00CC5726" w:rsidP="00CD4788">
            <w:pPr>
              <w:jc w:val="center"/>
            </w:pPr>
            <w:r w:rsidRPr="00CD4788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56,9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D4788" w:rsidRDefault="00CC5726" w:rsidP="00800F9E">
            <w:pPr>
              <w:jc w:val="center"/>
            </w:pPr>
            <w:r w:rsidRPr="00C207C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1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D4788" w:rsidRDefault="00CC5726" w:rsidP="0004429C">
            <w:pPr>
              <w:ind w:left="-108" w:right="-108"/>
              <w:jc w:val="center"/>
            </w:pPr>
            <w:r w:rsidRPr="00CD4788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D4788" w:rsidRDefault="00CC5726" w:rsidP="0004429C">
            <w:pPr>
              <w:ind w:left="-81" w:right="-108"/>
              <w:jc w:val="center"/>
            </w:pPr>
            <w:r w:rsidRPr="00CD478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22,5</w:t>
            </w:r>
          </w:p>
        </w:tc>
        <w:tc>
          <w:tcPr>
            <w:tcW w:w="985" w:type="dxa"/>
            <w:vAlign w:val="center"/>
          </w:tcPr>
          <w:p w:rsidR="00CC5726" w:rsidRPr="00CD4788" w:rsidRDefault="00CC5726" w:rsidP="00800F9E">
            <w:pPr>
              <w:jc w:val="center"/>
            </w:pPr>
            <w:r w:rsidRPr="00CD4788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800F9E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800F9E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800F9E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A41690" w:rsidRDefault="00CC5726" w:rsidP="0004429C">
            <w:pPr>
              <w:ind w:left="-108" w:right="-108"/>
              <w:jc w:val="center"/>
            </w:pPr>
            <w:r w:rsidRPr="00A41690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A41690" w:rsidRDefault="00CC5726" w:rsidP="0004429C">
            <w:pPr>
              <w:ind w:left="-81" w:right="-108"/>
              <w:jc w:val="center"/>
            </w:pPr>
            <w:r w:rsidRPr="00A41690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A41690" w:rsidRDefault="00CC5726" w:rsidP="00800F9E">
            <w:pPr>
              <w:jc w:val="center"/>
            </w:pPr>
            <w:r w:rsidRPr="00A41690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A41690" w:rsidRDefault="00CC5726" w:rsidP="00800F9E">
            <w:pPr>
              <w:jc w:val="center"/>
            </w:pPr>
            <w:r w:rsidRPr="00A41690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1164,0</w:t>
            </w:r>
          </w:p>
        </w:tc>
        <w:tc>
          <w:tcPr>
            <w:tcW w:w="931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A41690" w:rsidRDefault="00CC5726" w:rsidP="00A87801">
            <w:pPr>
              <w:jc w:val="center"/>
            </w:pPr>
            <w:r w:rsidRPr="00A41690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A41690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A41690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A41690" w:rsidRDefault="00CC5726" w:rsidP="00800F9E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A41690" w:rsidRDefault="00CC5726" w:rsidP="00800F9E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56,9</w:t>
            </w:r>
          </w:p>
        </w:tc>
        <w:tc>
          <w:tcPr>
            <w:tcW w:w="931" w:type="dxa"/>
            <w:vAlign w:val="center"/>
          </w:tcPr>
          <w:p w:rsidR="00CC5726" w:rsidRPr="00A41690" w:rsidRDefault="00CC5726" w:rsidP="00AC133A">
            <w:pPr>
              <w:jc w:val="center"/>
            </w:pPr>
            <w:r w:rsidRPr="00A4169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A41690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38"/>
        </w:trPr>
        <w:tc>
          <w:tcPr>
            <w:tcW w:w="526" w:type="dxa"/>
            <w:vMerge w:val="restart"/>
            <w:vAlign w:val="center"/>
          </w:tcPr>
          <w:p w:rsidR="00CC5726" w:rsidRPr="00390970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90970" w:rsidRDefault="00CC5726" w:rsidP="005A7859">
            <w:r w:rsidRPr="00390970">
              <w:rPr>
                <w:sz w:val="22"/>
                <w:szCs w:val="22"/>
              </w:rPr>
              <w:t>Дариенко Леонилла Владимировна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И.о. ведущего специалиста ДАГиТР</w:t>
            </w:r>
          </w:p>
        </w:tc>
        <w:tc>
          <w:tcPr>
            <w:tcW w:w="1260" w:type="dxa"/>
            <w:vAlign w:val="center"/>
          </w:tcPr>
          <w:p w:rsidR="00CC5726" w:rsidRPr="00A41690" w:rsidRDefault="00CC5726" w:rsidP="0004429C">
            <w:pPr>
              <w:ind w:left="-108" w:right="-108"/>
              <w:jc w:val="center"/>
            </w:pPr>
            <w:r w:rsidRPr="00A4169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41690" w:rsidRDefault="00CC5726" w:rsidP="0004429C">
            <w:pPr>
              <w:ind w:left="-81" w:right="-108"/>
              <w:jc w:val="center"/>
            </w:pPr>
            <w:r w:rsidRPr="00A4169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41690" w:rsidRDefault="00CC5726" w:rsidP="00AB752B">
            <w:pPr>
              <w:jc w:val="center"/>
            </w:pPr>
            <w:r w:rsidRPr="00A41690">
              <w:rPr>
                <w:sz w:val="22"/>
                <w:szCs w:val="22"/>
              </w:rPr>
              <w:t>56,8</w:t>
            </w:r>
          </w:p>
        </w:tc>
        <w:tc>
          <w:tcPr>
            <w:tcW w:w="985" w:type="dxa"/>
            <w:vAlign w:val="center"/>
          </w:tcPr>
          <w:p w:rsidR="00CC5726" w:rsidRPr="00A41690" w:rsidRDefault="00CC5726" w:rsidP="00AB752B">
            <w:pPr>
              <w:jc w:val="center"/>
            </w:pPr>
            <w:r w:rsidRPr="00A4169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41690" w:rsidRDefault="00CC5726" w:rsidP="00AB752B">
            <w:pPr>
              <w:jc w:val="center"/>
            </w:pPr>
            <w:r w:rsidRPr="00A4169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A41690" w:rsidRDefault="00CC5726" w:rsidP="00AB752B">
            <w:pPr>
              <w:jc w:val="center"/>
            </w:pPr>
            <w:r w:rsidRPr="00A41690">
              <w:rPr>
                <w:sz w:val="22"/>
                <w:szCs w:val="22"/>
              </w:rPr>
              <w:t>464,0</w:t>
            </w:r>
          </w:p>
        </w:tc>
        <w:tc>
          <w:tcPr>
            <w:tcW w:w="931" w:type="dxa"/>
            <w:vAlign w:val="center"/>
          </w:tcPr>
          <w:p w:rsidR="00CC5726" w:rsidRPr="00A41690" w:rsidRDefault="00CC5726" w:rsidP="00AB752B">
            <w:pPr>
              <w:jc w:val="center"/>
            </w:pPr>
            <w:r w:rsidRPr="00A4169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A41690" w:rsidRDefault="00CC5726" w:rsidP="00A87801">
            <w:pPr>
              <w:jc w:val="center"/>
            </w:pPr>
            <w:r w:rsidRPr="00A41690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301 347,26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04429C">
            <w:pPr>
              <w:ind w:left="-108" w:right="-108"/>
              <w:jc w:val="center"/>
            </w:pPr>
            <w:r w:rsidRPr="0034039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04429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27,4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32,1</w:t>
            </w:r>
          </w:p>
        </w:tc>
        <w:tc>
          <w:tcPr>
            <w:tcW w:w="931" w:type="dxa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32,1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Ни</w:t>
            </w:r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сан икс-треил</w:t>
            </w:r>
          </w:p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237 324,21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464,0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459,0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 w:val="restart"/>
          </w:tcPr>
          <w:p w:rsidR="00CC5726" w:rsidRPr="009E017D" w:rsidRDefault="00CC5726" w:rsidP="00C13B8C">
            <w:pPr>
              <w:jc w:val="center"/>
            </w:pPr>
            <w:r w:rsidRPr="009E017D">
              <w:rPr>
                <w:sz w:val="22"/>
                <w:szCs w:val="22"/>
              </w:rPr>
              <w:t>Автомобиль Ни</w:t>
            </w:r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сан кашкай</w:t>
            </w: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34,8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17,7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кухня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13,7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сарай</w:t>
            </w:r>
          </w:p>
        </w:tc>
        <w:tc>
          <w:tcPr>
            <w:tcW w:w="1612" w:type="dxa"/>
            <w:vAlign w:val="center"/>
          </w:tcPr>
          <w:p w:rsidR="00CC5726" w:rsidRPr="00340397" w:rsidRDefault="00CC5726" w:rsidP="00183A8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9,1</w:t>
            </w:r>
          </w:p>
        </w:tc>
        <w:tc>
          <w:tcPr>
            <w:tcW w:w="985" w:type="dxa"/>
            <w:vAlign w:val="center"/>
          </w:tcPr>
          <w:p w:rsidR="00CC5726" w:rsidRPr="00340397" w:rsidRDefault="00CC5726" w:rsidP="00183A8C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340397" w:rsidRDefault="00CC5726" w:rsidP="0004429C">
            <w:pPr>
              <w:ind w:left="-108" w:right="-108"/>
              <w:jc w:val="center"/>
            </w:pPr>
            <w:r w:rsidRPr="00340397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40397" w:rsidRDefault="00CC5726" w:rsidP="0004429C">
            <w:pPr>
              <w:ind w:left="-81" w:right="-108"/>
              <w:jc w:val="center"/>
            </w:pPr>
            <w:r w:rsidRPr="00340397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40397" w:rsidRDefault="00CC5726" w:rsidP="00AB752B">
            <w:pPr>
              <w:jc w:val="center"/>
            </w:pPr>
            <w:r w:rsidRPr="00340397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464,0</w:t>
            </w:r>
          </w:p>
        </w:tc>
        <w:tc>
          <w:tcPr>
            <w:tcW w:w="931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C13B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B752B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32,1</w:t>
            </w:r>
          </w:p>
        </w:tc>
        <w:tc>
          <w:tcPr>
            <w:tcW w:w="931" w:type="dxa"/>
            <w:vAlign w:val="center"/>
          </w:tcPr>
          <w:p w:rsidR="00CC5726" w:rsidRPr="00340397" w:rsidRDefault="00CC5726" w:rsidP="00D20F2A">
            <w:pPr>
              <w:jc w:val="center"/>
            </w:pPr>
            <w:r w:rsidRPr="0034039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C13B8C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844658" w:rsidRDefault="00CC5726" w:rsidP="005A7859">
            <w:r w:rsidRPr="00844658">
              <w:rPr>
                <w:sz w:val="22"/>
                <w:szCs w:val="22"/>
              </w:rPr>
              <w:t>Кабаленова</w:t>
            </w:r>
          </w:p>
          <w:p w:rsidR="00CC5726" w:rsidRPr="009E017D" w:rsidRDefault="00CC5726" w:rsidP="005A7859">
            <w:r w:rsidRPr="00844658">
              <w:rPr>
                <w:sz w:val="22"/>
                <w:szCs w:val="22"/>
              </w:rPr>
              <w:t>Мария Викторовна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54,4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51,20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</w:tcPr>
          <w:p w:rsidR="00CC5726" w:rsidRPr="009E017D" w:rsidRDefault="00CC5726" w:rsidP="00BD7FD0">
            <w:pPr>
              <w:jc w:val="center"/>
            </w:pPr>
          </w:p>
          <w:p w:rsidR="00CC5726" w:rsidRPr="009E017D" w:rsidRDefault="00CC5726" w:rsidP="00BD7FD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438 823,76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416,9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51,20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</w:p>
          <w:p w:rsidR="00CC5726" w:rsidRPr="009E017D" w:rsidRDefault="00CC5726" w:rsidP="00A87801">
            <w:pPr>
              <w:jc w:val="center"/>
              <w:rPr>
                <w:b/>
              </w:rPr>
            </w:pPr>
            <w:r w:rsidRPr="009E017D">
              <w:rPr>
                <w:bCs/>
                <w:sz w:val="22"/>
                <w:szCs w:val="22"/>
              </w:rPr>
              <w:t>Lada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Priora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170 593,13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416,9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524332" w:rsidRDefault="00CC5726" w:rsidP="0004429C">
            <w:pPr>
              <w:ind w:left="-108" w:right="-108"/>
              <w:jc w:val="center"/>
            </w:pPr>
            <w:r w:rsidRPr="0052433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524332" w:rsidRDefault="00CC5726" w:rsidP="0004429C">
            <w:pPr>
              <w:ind w:left="-81" w:right="-108"/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51,20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416,9</w:t>
            </w:r>
          </w:p>
        </w:tc>
        <w:tc>
          <w:tcPr>
            <w:tcW w:w="931" w:type="dxa"/>
            <w:vAlign w:val="center"/>
          </w:tcPr>
          <w:p w:rsidR="00CC5726" w:rsidRPr="00524332" w:rsidRDefault="00CC5726" w:rsidP="00A87801">
            <w:pPr>
              <w:jc w:val="center"/>
            </w:pPr>
            <w:r w:rsidRPr="0052433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7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90970" w:rsidRDefault="00CC5726" w:rsidP="00BD7FD0">
            <w:r w:rsidRPr="00390970">
              <w:rPr>
                <w:sz w:val="22"/>
                <w:szCs w:val="22"/>
              </w:rPr>
              <w:t>Козлова Анастасия Александровна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AE679F" w:rsidRDefault="00CC5726" w:rsidP="004D2D52">
            <w:pPr>
              <w:jc w:val="center"/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931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493 487,68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E679F" w:rsidRDefault="00CC5726" w:rsidP="0004429C">
            <w:pPr>
              <w:ind w:left="-108" w:right="-108"/>
              <w:jc w:val="center"/>
            </w:pPr>
            <w:r w:rsidRPr="00AE679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E679F" w:rsidRDefault="00CC5726" w:rsidP="0004429C">
            <w:pPr>
              <w:ind w:left="-81" w:right="-108"/>
              <w:jc w:val="center"/>
            </w:pPr>
            <w:r w:rsidRPr="00AE679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45,1</w:t>
            </w:r>
          </w:p>
        </w:tc>
        <w:tc>
          <w:tcPr>
            <w:tcW w:w="985" w:type="dxa"/>
            <w:vAlign w:val="center"/>
          </w:tcPr>
          <w:p w:rsidR="00CC5726" w:rsidRPr="00AE679F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 xml:space="preserve">втомобиль </w:t>
            </w:r>
          </w:p>
          <w:p w:rsidR="00CC5726" w:rsidRPr="009E017D" w:rsidRDefault="00CC5726" w:rsidP="004D2D52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Рено Меган 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398 894,84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0FE9" w:rsidRDefault="00CC5726" w:rsidP="0004429C">
            <w:pPr>
              <w:ind w:left="-108" w:right="-108"/>
              <w:jc w:val="center"/>
            </w:pPr>
            <w:r w:rsidRPr="00AF0FE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F0FE9" w:rsidRDefault="00CC5726" w:rsidP="0004429C">
            <w:pPr>
              <w:ind w:left="-81" w:right="-108"/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E679F" w:rsidRDefault="00CC5726" w:rsidP="004B2015">
            <w:pPr>
              <w:jc w:val="center"/>
            </w:pPr>
            <w:r w:rsidRPr="00AE679F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AE679F" w:rsidRDefault="00CC5726" w:rsidP="004B2015">
            <w:pPr>
              <w:jc w:val="center"/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931" w:type="dxa"/>
            <w:vAlign w:val="center"/>
          </w:tcPr>
          <w:p w:rsidR="00CC5726" w:rsidRPr="00AE679F" w:rsidRDefault="00CC5726" w:rsidP="004B2015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AF0FE9" w:rsidRDefault="00CC5726" w:rsidP="0004429C">
            <w:pPr>
              <w:ind w:left="-108" w:right="-108"/>
              <w:jc w:val="center"/>
            </w:pPr>
            <w:r w:rsidRPr="00AF0FE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AF0FE9" w:rsidRDefault="00CC5726" w:rsidP="0004429C">
            <w:pPr>
              <w:ind w:left="-81" w:right="-108"/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AF0FE9" w:rsidRDefault="00CC5726" w:rsidP="004D2D52">
            <w:pPr>
              <w:jc w:val="center"/>
            </w:pPr>
            <w:r w:rsidRPr="00AF0FE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AE679F" w:rsidRDefault="00CC5726" w:rsidP="004B2015">
            <w:pPr>
              <w:jc w:val="center"/>
            </w:pPr>
            <w:r w:rsidRPr="00AE679F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AE679F" w:rsidRDefault="00CC5726" w:rsidP="004B2015">
            <w:pPr>
              <w:jc w:val="center"/>
            </w:pPr>
            <w:r>
              <w:rPr>
                <w:sz w:val="22"/>
                <w:szCs w:val="22"/>
              </w:rPr>
              <w:t>45,1</w:t>
            </w:r>
          </w:p>
        </w:tc>
        <w:tc>
          <w:tcPr>
            <w:tcW w:w="931" w:type="dxa"/>
            <w:vAlign w:val="center"/>
          </w:tcPr>
          <w:p w:rsidR="00CC5726" w:rsidRPr="00AE679F" w:rsidRDefault="00CC5726" w:rsidP="004B2015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Кузнецова</w:t>
            </w:r>
          </w:p>
          <w:p w:rsidR="00CC5726" w:rsidRPr="009E017D" w:rsidRDefault="00CC5726" w:rsidP="00BD7FD0">
            <w:r w:rsidRPr="00EF0977">
              <w:rPr>
                <w:sz w:val="22"/>
                <w:szCs w:val="22"/>
              </w:rPr>
              <w:t>Елена Геннадьевна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BD6ED6" w:rsidRDefault="00CC5726" w:rsidP="0004429C">
            <w:pPr>
              <w:ind w:left="-108" w:right="-108"/>
              <w:jc w:val="center"/>
            </w:pPr>
            <w:r w:rsidRPr="00BD6ED6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BD6ED6" w:rsidRDefault="00CC5726" w:rsidP="0004429C">
            <w:pPr>
              <w:ind w:left="-81" w:right="-108"/>
              <w:jc w:val="center"/>
            </w:pPr>
            <w:r w:rsidRPr="00BD6ED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BD6ED6" w:rsidRDefault="00CC5726" w:rsidP="004D2D52">
            <w:pPr>
              <w:jc w:val="center"/>
            </w:pPr>
            <w:r w:rsidRPr="00BD6ED6">
              <w:rPr>
                <w:sz w:val="22"/>
                <w:szCs w:val="22"/>
              </w:rPr>
              <w:t>41,4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BD6ED6" w:rsidRDefault="00CC5726" w:rsidP="004D2D52">
            <w:pPr>
              <w:jc w:val="center"/>
            </w:pPr>
            <w:r w:rsidRPr="00BD6E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B967E2" w:rsidRDefault="00CC5726" w:rsidP="00435793">
            <w:pPr>
              <w:jc w:val="center"/>
            </w:pPr>
            <w:r w:rsidRPr="00B967E2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BD6ED6" w:rsidRDefault="00CC5726" w:rsidP="004D2D52">
            <w:pPr>
              <w:jc w:val="center"/>
            </w:pPr>
            <w:r w:rsidRPr="00BD6ED6">
              <w:rPr>
                <w:sz w:val="22"/>
                <w:szCs w:val="22"/>
              </w:rPr>
              <w:t>61,7</w:t>
            </w:r>
          </w:p>
        </w:tc>
        <w:tc>
          <w:tcPr>
            <w:tcW w:w="931" w:type="dxa"/>
            <w:vAlign w:val="center"/>
          </w:tcPr>
          <w:p w:rsidR="00CC5726" w:rsidRPr="00BD6ED6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399 729,04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05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BD6ED6" w:rsidRDefault="00CC5726" w:rsidP="00BD7FD0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BD6ED6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BD6ED6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BD6ED6" w:rsidRDefault="00CC5726" w:rsidP="004D2D52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BD6ED6" w:rsidRDefault="00CC5726" w:rsidP="004D2D52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B967E2" w:rsidRDefault="00CC5726" w:rsidP="00435793">
            <w:pPr>
              <w:jc w:val="center"/>
            </w:pPr>
            <w:r w:rsidRPr="00B967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BD6ED6" w:rsidRDefault="00CC5726" w:rsidP="004D2D52">
            <w:pPr>
              <w:jc w:val="center"/>
            </w:pPr>
            <w:r w:rsidRPr="00BD6ED6">
              <w:rPr>
                <w:sz w:val="22"/>
                <w:szCs w:val="22"/>
              </w:rPr>
              <w:t>619,8</w:t>
            </w:r>
          </w:p>
        </w:tc>
        <w:tc>
          <w:tcPr>
            <w:tcW w:w="931" w:type="dxa"/>
            <w:vAlign w:val="center"/>
          </w:tcPr>
          <w:p w:rsidR="00CC5726" w:rsidRPr="00BD6ED6" w:rsidRDefault="00CC5726" w:rsidP="004D2D52">
            <w:pPr>
              <w:jc w:val="center"/>
            </w:pPr>
            <w:r w:rsidRPr="00AE679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F43D0" w:rsidRDefault="00CC5726" w:rsidP="0004429C">
            <w:pPr>
              <w:ind w:left="-108" w:right="-108"/>
              <w:jc w:val="center"/>
            </w:pPr>
            <w:r w:rsidRPr="00FF43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FF43D0" w:rsidRDefault="00CC5726" w:rsidP="0004429C">
            <w:pPr>
              <w:ind w:left="-81" w:right="-108"/>
              <w:jc w:val="center"/>
            </w:pPr>
            <w:r w:rsidRPr="00FF43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619,8</w:t>
            </w:r>
          </w:p>
        </w:tc>
        <w:tc>
          <w:tcPr>
            <w:tcW w:w="985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D2D52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втомобили</w:t>
            </w:r>
          </w:p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ГАЗ 2752,</w:t>
            </w:r>
          </w:p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ГАЗ 33021,</w:t>
            </w:r>
          </w:p>
          <w:p w:rsidR="00CC5726" w:rsidRPr="00FF43D0" w:rsidRDefault="00CC5726" w:rsidP="004D2D52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ВАЗ 11194</w:t>
            </w:r>
            <w:r>
              <w:rPr>
                <w:sz w:val="22"/>
                <w:szCs w:val="22"/>
                <w:lang w:val="en-US"/>
              </w:rPr>
              <w:t xml:space="preserve"> LADA KALINA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102 979,03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F43D0" w:rsidRDefault="00CC5726" w:rsidP="0004429C">
            <w:pPr>
              <w:ind w:left="-108" w:right="-108"/>
              <w:jc w:val="center"/>
            </w:pPr>
            <w:r w:rsidRPr="00FF43D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FF43D0" w:rsidRDefault="00CC5726" w:rsidP="0004429C">
            <w:pPr>
              <w:ind w:left="-81" w:right="-108"/>
              <w:jc w:val="center"/>
            </w:pPr>
            <w:r w:rsidRPr="00FF43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54,0</w:t>
            </w:r>
          </w:p>
        </w:tc>
        <w:tc>
          <w:tcPr>
            <w:tcW w:w="985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F43D0" w:rsidRDefault="00CC5726" w:rsidP="0004429C">
            <w:pPr>
              <w:ind w:left="-108" w:right="-108"/>
              <w:jc w:val="center"/>
            </w:pPr>
            <w:r w:rsidRPr="00FF43D0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FF43D0" w:rsidRDefault="00CC5726" w:rsidP="0004429C">
            <w:pPr>
              <w:ind w:left="-81" w:right="-108"/>
              <w:jc w:val="center"/>
            </w:pPr>
            <w:r w:rsidRPr="00FF43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61,7</w:t>
            </w:r>
          </w:p>
        </w:tc>
        <w:tc>
          <w:tcPr>
            <w:tcW w:w="985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22"/>
        </w:trPr>
        <w:tc>
          <w:tcPr>
            <w:tcW w:w="526" w:type="dxa"/>
            <w:vMerge/>
            <w:vAlign w:val="center"/>
          </w:tcPr>
          <w:p w:rsidR="00CC5726" w:rsidRPr="009E017D" w:rsidRDefault="00CC5726" w:rsidP="004D2D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F43D0" w:rsidRDefault="00CC5726" w:rsidP="0004429C">
            <w:pPr>
              <w:ind w:left="-108" w:right="-108"/>
              <w:jc w:val="center"/>
            </w:pPr>
            <w:r w:rsidRPr="00FF43D0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FF43D0" w:rsidRDefault="00CC5726" w:rsidP="0004429C">
            <w:pPr>
              <w:ind w:left="-81" w:right="-108"/>
              <w:jc w:val="center"/>
            </w:pPr>
            <w:r w:rsidRPr="00FF43D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46,6</w:t>
            </w:r>
          </w:p>
        </w:tc>
        <w:tc>
          <w:tcPr>
            <w:tcW w:w="985" w:type="dxa"/>
            <w:vAlign w:val="center"/>
          </w:tcPr>
          <w:p w:rsidR="00CC5726" w:rsidRPr="00FF43D0" w:rsidRDefault="00CC5726" w:rsidP="004D2D52">
            <w:pPr>
              <w:jc w:val="center"/>
            </w:pPr>
            <w:r w:rsidRPr="00FF43D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D2D52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D2D52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9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4D2D52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Рыковская</w:t>
            </w:r>
          </w:p>
          <w:p w:rsidR="00CC5726" w:rsidRPr="009E017D" w:rsidRDefault="00CC5726" w:rsidP="00BD7FD0">
            <w:r w:rsidRPr="00EF0977">
              <w:rPr>
                <w:sz w:val="22"/>
                <w:szCs w:val="22"/>
              </w:rPr>
              <w:t>Елена Николаевна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ДАГиТР</w:t>
            </w:r>
          </w:p>
        </w:tc>
        <w:tc>
          <w:tcPr>
            <w:tcW w:w="1260" w:type="dxa"/>
            <w:vAlign w:val="center"/>
          </w:tcPr>
          <w:p w:rsidR="00CC5726" w:rsidRPr="00F35ACD" w:rsidRDefault="00CC5726" w:rsidP="0004429C">
            <w:pPr>
              <w:ind w:left="-108" w:right="-108"/>
              <w:jc w:val="center"/>
            </w:pPr>
            <w:r w:rsidRPr="00F35ACD"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F35ACD" w:rsidRDefault="00CC5726" w:rsidP="0004429C">
            <w:pPr>
              <w:ind w:left="-81" w:right="-108"/>
              <w:jc w:val="center"/>
            </w:pPr>
            <w:r w:rsidRPr="00F35AC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F35ACD" w:rsidRDefault="00CC5726" w:rsidP="004D2D52">
            <w:pPr>
              <w:jc w:val="center"/>
            </w:pPr>
            <w:r w:rsidRPr="00F35ACD">
              <w:rPr>
                <w:sz w:val="22"/>
                <w:szCs w:val="22"/>
              </w:rPr>
              <w:t>42,4</w:t>
            </w:r>
          </w:p>
        </w:tc>
        <w:tc>
          <w:tcPr>
            <w:tcW w:w="985" w:type="dxa"/>
            <w:vAlign w:val="center"/>
          </w:tcPr>
          <w:p w:rsidR="00CC5726" w:rsidRPr="00F35ACD" w:rsidRDefault="00CC5726" w:rsidP="004D2D52">
            <w:pPr>
              <w:jc w:val="center"/>
            </w:pPr>
            <w:r w:rsidRPr="00F35AC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F35ACD" w:rsidRDefault="00CC5726" w:rsidP="004D2D52">
            <w:pPr>
              <w:jc w:val="center"/>
            </w:pPr>
            <w:r w:rsidRPr="00F35ACD">
              <w:t>-</w:t>
            </w:r>
          </w:p>
        </w:tc>
        <w:tc>
          <w:tcPr>
            <w:tcW w:w="941" w:type="dxa"/>
            <w:vAlign w:val="center"/>
          </w:tcPr>
          <w:p w:rsidR="00CC5726" w:rsidRPr="00F35ACD" w:rsidRDefault="00CC5726" w:rsidP="004D2D52">
            <w:pPr>
              <w:jc w:val="center"/>
            </w:pPr>
            <w:r w:rsidRPr="00F35ACD">
              <w:t>-</w:t>
            </w:r>
          </w:p>
        </w:tc>
        <w:tc>
          <w:tcPr>
            <w:tcW w:w="931" w:type="dxa"/>
            <w:vAlign w:val="center"/>
          </w:tcPr>
          <w:p w:rsidR="00CC5726" w:rsidRPr="00F35ACD" w:rsidRDefault="00CC5726" w:rsidP="004D2D52">
            <w:pPr>
              <w:jc w:val="center"/>
            </w:pPr>
            <w:r w:rsidRPr="00F35ACD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D2D52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443 631,66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  <w:r w:rsidRPr="00B967E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967E2" w:rsidRDefault="00CC5726" w:rsidP="00446E4F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967E2" w:rsidRDefault="00CC5726" w:rsidP="00446E4F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967E2" w:rsidRDefault="00CC5726" w:rsidP="00446E4F">
            <w:pPr>
              <w:jc w:val="center"/>
            </w:pPr>
            <w:r w:rsidRPr="00B967E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446E4F">
            <w:pPr>
              <w:jc w:val="center"/>
            </w:pPr>
            <w:r w:rsidRPr="00B967E2">
              <w:rPr>
                <w:sz w:val="22"/>
                <w:szCs w:val="22"/>
              </w:rPr>
              <w:t>42,4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446E4F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46E4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62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5A7859">
            <w:r w:rsidRPr="00EF0977">
              <w:rPr>
                <w:sz w:val="22"/>
                <w:szCs w:val="22"/>
              </w:rPr>
              <w:t>Фартушняя Виктория Евгеньевна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  <w:r w:rsidRPr="00B967E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40,0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123 758,44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B967E2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  <w:r w:rsidRPr="00B967E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40,0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КИА Оптима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181 770,00</w:t>
            </w: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B967E2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B967E2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B967E2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72,0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B967E2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B967E2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B967E2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686,0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A87801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4962D3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B967E2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967E2" w:rsidRDefault="00CC5726" w:rsidP="0004429C">
            <w:pPr>
              <w:ind w:left="-108" w:right="-108"/>
              <w:jc w:val="center"/>
            </w:pPr>
            <w:r w:rsidRPr="00B967E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B967E2" w:rsidRDefault="00CC5726" w:rsidP="0004429C">
            <w:pPr>
              <w:ind w:left="-81" w:right="-108"/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40,0</w:t>
            </w:r>
          </w:p>
        </w:tc>
        <w:tc>
          <w:tcPr>
            <w:tcW w:w="931" w:type="dxa"/>
            <w:vAlign w:val="center"/>
          </w:tcPr>
          <w:p w:rsidR="00CC5726" w:rsidRPr="00B967E2" w:rsidRDefault="00CC5726" w:rsidP="004962D3">
            <w:pPr>
              <w:jc w:val="center"/>
            </w:pPr>
            <w:r w:rsidRPr="00B967E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962D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5A7859">
            <w:r w:rsidRPr="00EF0977">
              <w:rPr>
                <w:sz w:val="22"/>
                <w:szCs w:val="22"/>
              </w:rPr>
              <w:t>Пустынникова Анна Анатольевна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Главный</w:t>
            </w:r>
            <w:r w:rsidRPr="009E017D">
              <w:rPr>
                <w:sz w:val="22"/>
                <w:szCs w:val="22"/>
              </w:rPr>
              <w:t xml:space="preserve"> специалист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8319A" w:rsidRDefault="00CC5726" w:rsidP="0004429C">
            <w:pPr>
              <w:ind w:left="-108" w:right="-108"/>
              <w:jc w:val="center"/>
            </w:pPr>
            <w:r w:rsidRPr="0048319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48319A" w:rsidRDefault="00CC5726" w:rsidP="0004429C">
            <w:pPr>
              <w:ind w:left="-81" w:right="-108"/>
              <w:jc w:val="center"/>
            </w:pPr>
            <w:r w:rsidRPr="0048319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48319A" w:rsidRDefault="00CC5726" w:rsidP="000428FB">
            <w:pPr>
              <w:jc w:val="center"/>
            </w:pPr>
            <w:r w:rsidRPr="0048319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48319A" w:rsidRDefault="00CC5726" w:rsidP="000428FB">
            <w:pPr>
              <w:jc w:val="center"/>
            </w:pPr>
            <w:r w:rsidRPr="0048319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48319A" w:rsidRDefault="00CC5726" w:rsidP="000428FB">
            <w:pPr>
              <w:jc w:val="center"/>
            </w:pPr>
            <w:r w:rsidRPr="0048319A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48319A" w:rsidRDefault="00CC5726" w:rsidP="000428FB">
            <w:pPr>
              <w:jc w:val="center"/>
            </w:pPr>
            <w:r w:rsidRPr="0048319A">
              <w:rPr>
                <w:sz w:val="22"/>
                <w:szCs w:val="22"/>
              </w:rPr>
              <w:t>57,40</w:t>
            </w:r>
          </w:p>
        </w:tc>
        <w:tc>
          <w:tcPr>
            <w:tcW w:w="931" w:type="dxa"/>
            <w:vAlign w:val="center"/>
          </w:tcPr>
          <w:p w:rsidR="00CC5726" w:rsidRPr="0048319A" w:rsidRDefault="00CC5726" w:rsidP="000428FB">
            <w:pPr>
              <w:jc w:val="center"/>
            </w:pPr>
            <w:r w:rsidRPr="0048319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372 401,46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48319A" w:rsidRDefault="00CC5726" w:rsidP="00A87801">
            <w:pPr>
              <w:jc w:val="center"/>
            </w:pPr>
            <w:r w:rsidRPr="0048319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48319A" w:rsidRDefault="00CC5726" w:rsidP="00A87801">
            <w:pPr>
              <w:jc w:val="center"/>
            </w:pPr>
            <w:r w:rsidRPr="0048319A">
              <w:rPr>
                <w:sz w:val="22"/>
                <w:szCs w:val="22"/>
              </w:rPr>
              <w:t>903,0</w:t>
            </w:r>
          </w:p>
        </w:tc>
        <w:tc>
          <w:tcPr>
            <w:tcW w:w="931" w:type="dxa"/>
            <w:vAlign w:val="center"/>
          </w:tcPr>
          <w:p w:rsidR="00CC5726" w:rsidRPr="0048319A" w:rsidRDefault="00CC5726" w:rsidP="00A87801">
            <w:pPr>
              <w:jc w:val="center"/>
            </w:pPr>
            <w:r w:rsidRPr="0048319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069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Каравайцева</w:t>
            </w:r>
          </w:p>
          <w:p w:rsidR="00CC5726" w:rsidRPr="009E017D" w:rsidRDefault="00CC5726" w:rsidP="00BD7FD0">
            <w:r w:rsidRPr="00EF0977">
              <w:rPr>
                <w:sz w:val="22"/>
                <w:szCs w:val="22"/>
              </w:rPr>
              <w:t>Елена Александровна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организации автоматизированной системы обеспечения градостроительной деятельности ДАГиТР</w:t>
            </w:r>
          </w:p>
        </w:tc>
        <w:tc>
          <w:tcPr>
            <w:tcW w:w="1260" w:type="dxa"/>
            <w:vAlign w:val="center"/>
          </w:tcPr>
          <w:p w:rsidR="00CC5726" w:rsidRPr="00C74BB0" w:rsidRDefault="00CC5726" w:rsidP="0004429C">
            <w:pPr>
              <w:ind w:left="-108" w:right="-108"/>
              <w:jc w:val="center"/>
            </w:pPr>
            <w:r w:rsidRPr="00C74BB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C74BB0" w:rsidRDefault="00CC5726" w:rsidP="0004429C">
            <w:pPr>
              <w:ind w:left="-81" w:right="-108"/>
              <w:jc w:val="center"/>
            </w:pPr>
            <w:r w:rsidRPr="00C74BB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45,0</w:t>
            </w:r>
          </w:p>
        </w:tc>
        <w:tc>
          <w:tcPr>
            <w:tcW w:w="985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47,1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497 250,78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BB0" w:rsidRDefault="00CC5726" w:rsidP="0004429C">
            <w:pPr>
              <w:ind w:left="-108" w:right="-108"/>
              <w:jc w:val="center"/>
            </w:pPr>
            <w:r w:rsidRPr="00C74BB0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C74BB0" w:rsidRDefault="00CC5726" w:rsidP="0004429C">
            <w:pPr>
              <w:ind w:left="-81" w:right="-108"/>
              <w:jc w:val="center"/>
            </w:pPr>
            <w:r w:rsidRPr="00C74BB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36,5</w:t>
            </w:r>
          </w:p>
        </w:tc>
        <w:tc>
          <w:tcPr>
            <w:tcW w:w="985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6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64291" w:rsidRDefault="00CC5726" w:rsidP="0004429C">
            <w:pPr>
              <w:ind w:left="-108" w:right="-108"/>
              <w:jc w:val="center"/>
            </w:pPr>
            <w:r w:rsidRPr="0086429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64291" w:rsidRDefault="00CC5726" w:rsidP="0004429C">
            <w:pPr>
              <w:ind w:left="-81" w:right="-108"/>
              <w:jc w:val="center"/>
            </w:pPr>
            <w:r w:rsidRPr="0086429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64291" w:rsidRDefault="00CC5726" w:rsidP="00A87801">
            <w:pPr>
              <w:jc w:val="center"/>
            </w:pPr>
            <w:r w:rsidRPr="00864291">
              <w:rPr>
                <w:sz w:val="22"/>
                <w:szCs w:val="22"/>
              </w:rPr>
              <w:t>47,1</w:t>
            </w:r>
          </w:p>
        </w:tc>
        <w:tc>
          <w:tcPr>
            <w:tcW w:w="985" w:type="dxa"/>
            <w:vAlign w:val="center"/>
          </w:tcPr>
          <w:p w:rsidR="00CC5726" w:rsidRPr="00864291" w:rsidRDefault="00CC5726" w:rsidP="00A87801">
            <w:pPr>
              <w:jc w:val="center"/>
            </w:pPr>
            <w:r w:rsidRPr="0086429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64291" w:rsidRDefault="00CC5726" w:rsidP="00A87801">
            <w:pPr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64291" w:rsidRDefault="00CC5726" w:rsidP="00A87801">
            <w:pPr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64291" w:rsidRDefault="00CC5726" w:rsidP="00A87801">
            <w:pPr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 xml:space="preserve">Автомобиль РЕНО </w:t>
            </w:r>
            <w:r w:rsidRPr="009E017D">
              <w:rPr>
                <w:bCs/>
                <w:sz w:val="22"/>
                <w:szCs w:val="22"/>
                <w:lang w:val="en-US"/>
              </w:rPr>
              <w:t>DUSTER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393 875,27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5A7859">
            <w:r w:rsidRPr="00EF0977">
              <w:rPr>
                <w:sz w:val="22"/>
                <w:szCs w:val="22"/>
              </w:rPr>
              <w:t>Захарова</w:t>
            </w:r>
          </w:p>
          <w:p w:rsidR="00CC5726" w:rsidRPr="009E017D" w:rsidRDefault="00CC5726" w:rsidP="005A7859">
            <w:r w:rsidRPr="00EF0977">
              <w:rPr>
                <w:sz w:val="22"/>
                <w:szCs w:val="22"/>
              </w:rPr>
              <w:t>Ирина Рудольфовна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260" w:type="dxa"/>
            <w:vAlign w:val="center"/>
          </w:tcPr>
          <w:p w:rsidR="00CC5726" w:rsidRPr="00A351CA" w:rsidRDefault="00CC5726" w:rsidP="0004429C">
            <w:pPr>
              <w:ind w:left="-108" w:right="-108"/>
              <w:jc w:val="center"/>
            </w:pPr>
            <w:r w:rsidRPr="00A351C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351CA" w:rsidRDefault="00CC5726" w:rsidP="0004429C">
            <w:pPr>
              <w:ind w:left="-81" w:right="-108"/>
              <w:jc w:val="center"/>
            </w:pPr>
            <w:r w:rsidRPr="00A351C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351CA" w:rsidRDefault="00CC5726" w:rsidP="00A87801">
            <w:pPr>
              <w:jc w:val="center"/>
            </w:pPr>
            <w:r w:rsidRPr="00A351CA">
              <w:rPr>
                <w:sz w:val="22"/>
                <w:szCs w:val="22"/>
              </w:rPr>
              <w:t>49,9</w:t>
            </w:r>
          </w:p>
        </w:tc>
        <w:tc>
          <w:tcPr>
            <w:tcW w:w="985" w:type="dxa"/>
            <w:vAlign w:val="center"/>
          </w:tcPr>
          <w:p w:rsidR="00CC5726" w:rsidRPr="00A351CA" w:rsidRDefault="00CC5726" w:rsidP="00A87801">
            <w:pPr>
              <w:jc w:val="center"/>
            </w:pPr>
            <w:r w:rsidRPr="00A351C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351CA" w:rsidRDefault="00CC5726" w:rsidP="00A87801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A351CA" w:rsidRDefault="00CC5726" w:rsidP="00A87801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A351CA" w:rsidRDefault="00CC5726" w:rsidP="00A87801">
            <w:pPr>
              <w:jc w:val="center"/>
            </w:pPr>
            <w:r w:rsidRPr="00A351C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622 537,33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0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5A7859">
            <w:r w:rsidRPr="00EF0977">
              <w:rPr>
                <w:sz w:val="22"/>
                <w:szCs w:val="22"/>
              </w:rPr>
              <w:t>Головко</w:t>
            </w:r>
          </w:p>
          <w:p w:rsidR="00CC5726" w:rsidRPr="009E017D" w:rsidRDefault="00CC5726" w:rsidP="005A7859">
            <w:r w:rsidRPr="00EF0977">
              <w:rPr>
                <w:sz w:val="22"/>
                <w:szCs w:val="22"/>
              </w:rPr>
              <w:t>Валерия Викторовна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И.о.ведущего специалиста</w:t>
            </w:r>
            <w:r w:rsidRPr="009E017D">
              <w:rPr>
                <w:sz w:val="22"/>
                <w:szCs w:val="22"/>
              </w:rPr>
              <w:t xml:space="preserve">  ДАГиТР</w:t>
            </w:r>
          </w:p>
        </w:tc>
        <w:tc>
          <w:tcPr>
            <w:tcW w:w="1260" w:type="dxa"/>
            <w:vAlign w:val="center"/>
          </w:tcPr>
          <w:p w:rsidR="00CC5726" w:rsidRPr="00485720" w:rsidRDefault="00CC5726" w:rsidP="0004429C">
            <w:pPr>
              <w:ind w:left="-108" w:right="-108"/>
              <w:jc w:val="center"/>
            </w:pPr>
            <w:r w:rsidRPr="00485720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485720" w:rsidRDefault="00CC5726" w:rsidP="0004429C">
            <w:pPr>
              <w:ind w:left="-81" w:right="-108"/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26,3</w:t>
            </w:r>
          </w:p>
        </w:tc>
        <w:tc>
          <w:tcPr>
            <w:tcW w:w="931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Автомобиль Шкода «Ети»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447 808,37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485720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85720" w:rsidRDefault="00CC5726" w:rsidP="0004429C">
            <w:pPr>
              <w:ind w:left="-108" w:right="-108"/>
              <w:jc w:val="center"/>
            </w:pPr>
            <w:r w:rsidRPr="0048572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485720" w:rsidRDefault="00CC5726" w:rsidP="0004429C">
            <w:pPr>
              <w:ind w:left="-81" w:right="-108"/>
              <w:jc w:val="center"/>
            </w:pPr>
            <w:r w:rsidRPr="004857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422,0</w:t>
            </w:r>
          </w:p>
        </w:tc>
        <w:tc>
          <w:tcPr>
            <w:tcW w:w="985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>
              <w:rPr>
                <w:bCs/>
                <w:sz w:val="22"/>
                <w:szCs w:val="22"/>
              </w:rPr>
              <w:t>Рено Меган, 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ВАЗ 21099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85720" w:rsidRDefault="00CC5726" w:rsidP="0004429C">
            <w:pPr>
              <w:ind w:left="-108" w:right="-108"/>
              <w:jc w:val="center"/>
            </w:pPr>
            <w:r w:rsidRPr="00485720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485720" w:rsidRDefault="00CC5726" w:rsidP="0004429C">
            <w:pPr>
              <w:ind w:left="-81" w:right="-108"/>
              <w:jc w:val="center"/>
            </w:pPr>
            <w:r w:rsidRPr="004857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87,1</w:t>
            </w:r>
          </w:p>
        </w:tc>
        <w:tc>
          <w:tcPr>
            <w:tcW w:w="985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85720" w:rsidRDefault="00CC5726" w:rsidP="0004429C">
            <w:pPr>
              <w:ind w:left="-108" w:right="-108"/>
              <w:jc w:val="center"/>
            </w:pPr>
            <w:r w:rsidRPr="00485720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485720" w:rsidRDefault="00CC5726" w:rsidP="0004429C">
            <w:pPr>
              <w:ind w:left="-81" w:right="-108"/>
              <w:jc w:val="center"/>
            </w:pPr>
            <w:r w:rsidRPr="0048572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24,8</w:t>
            </w:r>
          </w:p>
        </w:tc>
        <w:tc>
          <w:tcPr>
            <w:tcW w:w="985" w:type="dxa"/>
            <w:vAlign w:val="center"/>
          </w:tcPr>
          <w:p w:rsidR="00CC5726" w:rsidRPr="00485720" w:rsidRDefault="00CC5726" w:rsidP="00A87801">
            <w:pPr>
              <w:jc w:val="center"/>
            </w:pPr>
            <w:r w:rsidRPr="0048572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47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273DE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5A7859">
            <w:r w:rsidRPr="00EF0977">
              <w:rPr>
                <w:sz w:val="22"/>
                <w:szCs w:val="22"/>
              </w:rPr>
              <w:t>Белянская Наталия Андреевна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ДАГиТР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CD5581" w:rsidRDefault="00CC5726" w:rsidP="0004429C">
            <w:pPr>
              <w:ind w:left="-108" w:right="-108"/>
              <w:jc w:val="center"/>
            </w:pPr>
            <w:r w:rsidRPr="00CD5581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D5581" w:rsidRDefault="00CC5726" w:rsidP="0004429C">
            <w:pPr>
              <w:ind w:left="-81" w:right="-108"/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315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203 530,00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5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8273DE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8273DE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50,5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8273DE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40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D5581" w:rsidRDefault="00CC5726" w:rsidP="0004429C">
            <w:pPr>
              <w:ind w:left="-108" w:right="-108"/>
              <w:jc w:val="center"/>
            </w:pPr>
            <w:r w:rsidRPr="00CD5581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D5581" w:rsidRDefault="00CC5726" w:rsidP="0004429C">
            <w:pPr>
              <w:ind w:left="-81" w:right="-108"/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471,5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463 433,15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5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51,3</w:t>
            </w:r>
          </w:p>
        </w:tc>
        <w:tc>
          <w:tcPr>
            <w:tcW w:w="931" w:type="dxa"/>
            <w:vAlign w:val="center"/>
          </w:tcPr>
          <w:p w:rsidR="00CC5726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  <w:p w:rsidR="00CC5726" w:rsidRPr="00CD5581" w:rsidRDefault="00CC5726" w:rsidP="0099513C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40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49,9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CD5581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  <w:p w:rsidR="00CC5726" w:rsidRPr="00CD5581" w:rsidRDefault="00CC5726" w:rsidP="0099513C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D5581" w:rsidRDefault="00CC5726" w:rsidP="0004429C">
            <w:pPr>
              <w:ind w:left="-108" w:right="-108"/>
              <w:jc w:val="center"/>
            </w:pPr>
            <w:r w:rsidRPr="00CD5581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D5581" w:rsidRDefault="00CC5726" w:rsidP="0004429C">
            <w:pPr>
              <w:ind w:left="-81" w:right="-108"/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315,0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7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99513C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50,5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CD5581" w:rsidRDefault="00CC5726" w:rsidP="0004429C">
            <w:pPr>
              <w:ind w:left="-108" w:right="-108"/>
              <w:jc w:val="center"/>
            </w:pPr>
            <w:r w:rsidRPr="00CD5581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CD5581" w:rsidRDefault="00CC5726" w:rsidP="0004429C">
            <w:pPr>
              <w:ind w:left="-81" w:right="-108"/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315,0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8273DE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7"/>
        </w:trPr>
        <w:tc>
          <w:tcPr>
            <w:tcW w:w="526" w:type="dxa"/>
            <w:vMerge/>
            <w:vAlign w:val="center"/>
          </w:tcPr>
          <w:p w:rsidR="00CC5726" w:rsidRPr="009E017D" w:rsidRDefault="00CC5726" w:rsidP="008273DE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CD5581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CD5581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CD5581" w:rsidRDefault="00CC5726" w:rsidP="0099513C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CD5581" w:rsidRDefault="00CC5726" w:rsidP="0099513C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50,5</w:t>
            </w:r>
          </w:p>
        </w:tc>
        <w:tc>
          <w:tcPr>
            <w:tcW w:w="931" w:type="dxa"/>
            <w:vAlign w:val="center"/>
          </w:tcPr>
          <w:p w:rsidR="00CC5726" w:rsidRPr="00CD5581" w:rsidRDefault="00CC5726" w:rsidP="0099513C">
            <w:pPr>
              <w:jc w:val="center"/>
            </w:pPr>
            <w:r w:rsidRPr="00CD55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273D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3A1C29" w:rsidRDefault="00CC5726" w:rsidP="008A287C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Назаров</w:t>
            </w:r>
          </w:p>
          <w:p w:rsidR="00CC5726" w:rsidRPr="00EF0977" w:rsidRDefault="00CC5726" w:rsidP="00BD7FD0">
            <w:r w:rsidRPr="00EF0977">
              <w:rPr>
                <w:sz w:val="22"/>
                <w:szCs w:val="22"/>
              </w:rPr>
              <w:t>Владимир</w:t>
            </w:r>
          </w:p>
          <w:p w:rsidR="00CC5726" w:rsidRPr="004A6A76" w:rsidRDefault="00CC5726" w:rsidP="00BD7FD0">
            <w:pPr>
              <w:rPr>
                <w:b/>
                <w:highlight w:val="cyan"/>
              </w:rPr>
            </w:pPr>
            <w:r w:rsidRPr="00EF0977">
              <w:rPr>
                <w:sz w:val="22"/>
                <w:szCs w:val="22"/>
              </w:rPr>
              <w:t>Николаевич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3A1C29" w:rsidRDefault="00CC5726" w:rsidP="0004429C">
            <w:pPr>
              <w:ind w:left="-108" w:right="-108"/>
              <w:jc w:val="center"/>
            </w:pPr>
            <w:r w:rsidRPr="003A1C2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3A1C29" w:rsidRDefault="00CC5726" w:rsidP="0004429C">
            <w:pPr>
              <w:ind w:left="-81" w:right="-108"/>
              <w:jc w:val="center"/>
            </w:pPr>
            <w:r w:rsidRPr="003A1C29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65,8</w:t>
            </w:r>
          </w:p>
        </w:tc>
        <w:tc>
          <w:tcPr>
            <w:tcW w:w="985" w:type="dxa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земельный участок под гараж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24,0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ВАЗ Нива «Шеврале»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899 637,40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A1C29" w:rsidRDefault="00CC5726" w:rsidP="0004429C">
            <w:pPr>
              <w:ind w:left="-108" w:right="-108"/>
              <w:jc w:val="center"/>
            </w:pPr>
            <w:r w:rsidRPr="003A1C29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3A1C29" w:rsidRDefault="00CC5726" w:rsidP="0004429C">
            <w:pPr>
              <w:ind w:left="-81" w:right="-108"/>
              <w:jc w:val="center"/>
            </w:pPr>
            <w:r w:rsidRPr="003A1C2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41,5</w:t>
            </w:r>
          </w:p>
        </w:tc>
        <w:tc>
          <w:tcPr>
            <w:tcW w:w="985" w:type="dxa"/>
            <w:vAlign w:val="center"/>
          </w:tcPr>
          <w:p w:rsidR="00CC5726" w:rsidRPr="003A1C29" w:rsidRDefault="00CC5726" w:rsidP="00A87801">
            <w:pPr>
              <w:jc w:val="center"/>
            </w:pPr>
            <w:r w:rsidRPr="003A1C2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л</w:t>
            </w:r>
            <w:r w:rsidRPr="009E017D">
              <w:rPr>
                <w:bCs/>
                <w:sz w:val="22"/>
                <w:szCs w:val="22"/>
              </w:rPr>
              <w:t xml:space="preserve">одка </w:t>
            </w:r>
            <w:r>
              <w:rPr>
                <w:bCs/>
                <w:sz w:val="22"/>
                <w:szCs w:val="22"/>
              </w:rPr>
              <w:t>надувная ПАТРОИТ</w:t>
            </w: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22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76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Устинова</w:t>
            </w:r>
          </w:p>
          <w:p w:rsidR="00CC5726" w:rsidRPr="009E017D" w:rsidRDefault="00CC5726" w:rsidP="00BD7FD0">
            <w:r w:rsidRPr="00EF0977">
              <w:rPr>
                <w:sz w:val="22"/>
                <w:szCs w:val="22"/>
              </w:rPr>
              <w:t>Инна Геннадьевна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начальника УРБП СЖС</w:t>
            </w:r>
          </w:p>
        </w:tc>
        <w:tc>
          <w:tcPr>
            <w:tcW w:w="1260" w:type="dxa"/>
            <w:vAlign w:val="center"/>
          </w:tcPr>
          <w:p w:rsidR="00CC5726" w:rsidRPr="00CE340B" w:rsidRDefault="00CC5726" w:rsidP="0004429C">
            <w:pPr>
              <w:ind w:left="-108" w:right="-108"/>
              <w:jc w:val="center"/>
            </w:pPr>
            <w:r w:rsidRPr="00CE340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CE340B" w:rsidRDefault="00CC5726" w:rsidP="0004429C">
            <w:pPr>
              <w:ind w:left="-81" w:right="-108"/>
              <w:jc w:val="center"/>
            </w:pPr>
            <w:r w:rsidRPr="00CE340B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CE340B" w:rsidRDefault="00CC5726" w:rsidP="00A87801">
            <w:pPr>
              <w:jc w:val="center"/>
            </w:pPr>
            <w:r w:rsidRPr="00CE340B">
              <w:rPr>
                <w:sz w:val="22"/>
                <w:szCs w:val="22"/>
              </w:rPr>
              <w:t>107,5</w:t>
            </w:r>
          </w:p>
        </w:tc>
        <w:tc>
          <w:tcPr>
            <w:tcW w:w="985" w:type="dxa"/>
            <w:vAlign w:val="center"/>
          </w:tcPr>
          <w:p w:rsidR="00CC5726" w:rsidRPr="00CE340B" w:rsidRDefault="00CC5726" w:rsidP="00A87801">
            <w:pPr>
              <w:jc w:val="center"/>
            </w:pPr>
            <w:r w:rsidRPr="00CE340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30194" w:rsidRDefault="00CC5726" w:rsidP="00A87801">
            <w:pPr>
              <w:jc w:val="center"/>
              <w:rPr>
                <w:highlight w:val="cyan"/>
              </w:rPr>
            </w:pPr>
            <w:r w:rsidRPr="0013019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E340B" w:rsidRDefault="00CC5726" w:rsidP="00130194">
            <w:pPr>
              <w:jc w:val="center"/>
            </w:pPr>
            <w:r w:rsidRPr="00CE340B">
              <w:rPr>
                <w:sz w:val="22"/>
                <w:szCs w:val="22"/>
              </w:rPr>
              <w:t>107,5</w:t>
            </w:r>
          </w:p>
        </w:tc>
        <w:tc>
          <w:tcPr>
            <w:tcW w:w="931" w:type="dxa"/>
            <w:vAlign w:val="center"/>
          </w:tcPr>
          <w:p w:rsidR="00CC5726" w:rsidRPr="00CE340B" w:rsidRDefault="00CC5726" w:rsidP="00130194">
            <w:pPr>
              <w:jc w:val="center"/>
            </w:pPr>
            <w:r w:rsidRPr="00CE340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641 351,77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60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30194" w:rsidRDefault="00CC5726" w:rsidP="0004429C">
            <w:pPr>
              <w:ind w:left="-108" w:right="-108"/>
              <w:jc w:val="center"/>
            </w:pPr>
            <w:r w:rsidRPr="0013019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30194" w:rsidRDefault="00CC5726" w:rsidP="0004429C">
            <w:pPr>
              <w:ind w:left="-81" w:right="-108"/>
              <w:jc w:val="center"/>
            </w:pPr>
            <w:r w:rsidRPr="00130194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130194" w:rsidRDefault="00CC5726" w:rsidP="00A87801">
            <w:pPr>
              <w:jc w:val="center"/>
            </w:pPr>
            <w:r w:rsidRPr="00130194">
              <w:rPr>
                <w:sz w:val="22"/>
                <w:szCs w:val="22"/>
              </w:rPr>
              <w:t>107,5</w:t>
            </w:r>
          </w:p>
        </w:tc>
        <w:tc>
          <w:tcPr>
            <w:tcW w:w="985" w:type="dxa"/>
            <w:vAlign w:val="center"/>
          </w:tcPr>
          <w:p w:rsidR="00CC5726" w:rsidRPr="00130194" w:rsidRDefault="00CC5726" w:rsidP="00A87801">
            <w:pPr>
              <w:jc w:val="center"/>
            </w:pPr>
            <w:r w:rsidRPr="0013019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30194" w:rsidRDefault="00CC5726" w:rsidP="00EC50A7">
            <w:pPr>
              <w:jc w:val="center"/>
              <w:rPr>
                <w:highlight w:val="cyan"/>
              </w:rPr>
            </w:pPr>
            <w:r w:rsidRPr="0013019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E340B" w:rsidRDefault="00CC5726" w:rsidP="00EC50A7">
            <w:pPr>
              <w:jc w:val="center"/>
            </w:pPr>
            <w:r w:rsidRPr="00CE340B">
              <w:rPr>
                <w:sz w:val="22"/>
                <w:szCs w:val="22"/>
              </w:rPr>
              <w:t>107,5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E340B" w:rsidRDefault="00CC5726" w:rsidP="00EC50A7">
            <w:pPr>
              <w:jc w:val="center"/>
            </w:pPr>
            <w:r w:rsidRPr="00CE340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 xml:space="preserve">ВАЗ </w:t>
            </w:r>
            <w:r w:rsidRPr="009E017D">
              <w:rPr>
                <w:sz w:val="22"/>
                <w:szCs w:val="22"/>
              </w:rPr>
              <w:t>21213,</w:t>
            </w:r>
          </w:p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Газ 3302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56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30194" w:rsidRDefault="00CC5726" w:rsidP="0004429C">
            <w:pPr>
              <w:ind w:left="-108" w:right="-108"/>
              <w:jc w:val="center"/>
            </w:pPr>
            <w:r w:rsidRPr="00130194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130194" w:rsidRDefault="00CC5726" w:rsidP="0004429C">
            <w:pPr>
              <w:ind w:left="-81" w:right="-108"/>
              <w:jc w:val="center"/>
            </w:pPr>
            <w:r w:rsidRPr="0013019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30194" w:rsidRDefault="00CC5726" w:rsidP="00A87801">
            <w:pPr>
              <w:jc w:val="center"/>
            </w:pPr>
            <w:r w:rsidRPr="00130194">
              <w:rPr>
                <w:sz w:val="22"/>
                <w:szCs w:val="22"/>
              </w:rPr>
              <w:t>51,1</w:t>
            </w:r>
          </w:p>
        </w:tc>
        <w:tc>
          <w:tcPr>
            <w:tcW w:w="985" w:type="dxa"/>
            <w:vAlign w:val="center"/>
          </w:tcPr>
          <w:p w:rsidR="00CC5726" w:rsidRPr="00130194" w:rsidRDefault="00CC5726" w:rsidP="00A87801">
            <w:pPr>
              <w:jc w:val="center"/>
            </w:pPr>
            <w:r w:rsidRPr="0013019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5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BD7FD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55A" w:rsidRDefault="00CC5726" w:rsidP="0004429C">
            <w:pPr>
              <w:ind w:left="-108" w:right="-108"/>
              <w:jc w:val="center"/>
            </w:pPr>
            <w:r w:rsidRPr="005A155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A155A" w:rsidRDefault="00CC5726" w:rsidP="0004429C">
            <w:pPr>
              <w:ind w:left="-81" w:right="-108"/>
              <w:jc w:val="center"/>
            </w:pPr>
            <w:r w:rsidRPr="005A155A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5A155A" w:rsidRDefault="00CC5726" w:rsidP="00A87801">
            <w:pPr>
              <w:jc w:val="center"/>
            </w:pPr>
            <w:r w:rsidRPr="005A155A">
              <w:rPr>
                <w:sz w:val="22"/>
                <w:szCs w:val="22"/>
              </w:rPr>
              <w:t>107,5</w:t>
            </w:r>
          </w:p>
        </w:tc>
        <w:tc>
          <w:tcPr>
            <w:tcW w:w="985" w:type="dxa"/>
            <w:vAlign w:val="center"/>
          </w:tcPr>
          <w:p w:rsidR="00CC5726" w:rsidRPr="005A155A" w:rsidRDefault="00CC5726" w:rsidP="00A87801">
            <w:pPr>
              <w:jc w:val="center"/>
            </w:pPr>
            <w:r w:rsidRPr="005A155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30194" w:rsidRDefault="00CC5726" w:rsidP="00EC50A7">
            <w:pPr>
              <w:jc w:val="center"/>
              <w:rPr>
                <w:highlight w:val="cyan"/>
              </w:rPr>
            </w:pPr>
            <w:r w:rsidRPr="00130194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CE340B" w:rsidRDefault="00CC5726" w:rsidP="00EC50A7">
            <w:pPr>
              <w:jc w:val="center"/>
            </w:pPr>
            <w:r w:rsidRPr="00CE340B">
              <w:rPr>
                <w:sz w:val="22"/>
                <w:szCs w:val="22"/>
              </w:rPr>
              <w:t>107,5</w:t>
            </w:r>
          </w:p>
        </w:tc>
        <w:tc>
          <w:tcPr>
            <w:tcW w:w="931" w:type="dxa"/>
            <w:vAlign w:val="center"/>
          </w:tcPr>
          <w:p w:rsidR="00CC5726" w:rsidRPr="00CE340B" w:rsidRDefault="00CC5726" w:rsidP="00EC50A7">
            <w:pPr>
              <w:jc w:val="center"/>
            </w:pPr>
            <w:r w:rsidRPr="00CE340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94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BD7FD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A0367" w:rsidRDefault="00CC5726" w:rsidP="0004429C">
            <w:pPr>
              <w:ind w:left="-108" w:right="-108"/>
              <w:jc w:val="center"/>
            </w:pPr>
            <w:r w:rsidRPr="008A036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A0367" w:rsidRDefault="00CC5726" w:rsidP="0004429C">
            <w:pPr>
              <w:ind w:left="-81" w:right="-108"/>
              <w:jc w:val="center"/>
            </w:pPr>
            <w:r w:rsidRPr="008A0367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8A0367" w:rsidRDefault="00CC5726" w:rsidP="00A87801">
            <w:pPr>
              <w:jc w:val="center"/>
            </w:pPr>
            <w:r w:rsidRPr="008A0367">
              <w:rPr>
                <w:sz w:val="22"/>
                <w:szCs w:val="22"/>
              </w:rPr>
              <w:t>107,5</w:t>
            </w:r>
          </w:p>
        </w:tc>
        <w:tc>
          <w:tcPr>
            <w:tcW w:w="985" w:type="dxa"/>
            <w:vAlign w:val="center"/>
          </w:tcPr>
          <w:p w:rsidR="00CC5726" w:rsidRPr="008A0367" w:rsidRDefault="00CC5726" w:rsidP="00A87801">
            <w:pPr>
              <w:jc w:val="center"/>
            </w:pPr>
            <w:r w:rsidRPr="008A036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A0367" w:rsidRDefault="00CC5726" w:rsidP="00EC50A7">
            <w:pPr>
              <w:jc w:val="center"/>
            </w:pPr>
            <w:r w:rsidRPr="008A0367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8A0367" w:rsidRDefault="00CC5726" w:rsidP="00EC50A7">
            <w:pPr>
              <w:jc w:val="center"/>
            </w:pPr>
            <w:r w:rsidRPr="008A0367">
              <w:rPr>
                <w:sz w:val="22"/>
                <w:szCs w:val="22"/>
              </w:rPr>
              <w:t>107,5</w:t>
            </w:r>
          </w:p>
        </w:tc>
        <w:tc>
          <w:tcPr>
            <w:tcW w:w="931" w:type="dxa"/>
            <w:vAlign w:val="center"/>
          </w:tcPr>
          <w:p w:rsidR="00CC5726" w:rsidRPr="008A0367" w:rsidRDefault="00CC5726" w:rsidP="00EC50A7">
            <w:pPr>
              <w:jc w:val="center"/>
            </w:pPr>
            <w:r w:rsidRPr="008A0367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8A0367" w:rsidRDefault="00CC5726" w:rsidP="00A87801">
            <w:pPr>
              <w:jc w:val="center"/>
            </w:pPr>
            <w:r w:rsidRPr="008A0367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59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Жихарев Владимир Эдуардович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t xml:space="preserve">Главный специалист </w:t>
            </w: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F453FC" w:rsidRDefault="00CC5726" w:rsidP="0004429C">
            <w:pPr>
              <w:ind w:left="-108" w:right="-108"/>
              <w:jc w:val="center"/>
            </w:pPr>
            <w:r w:rsidRPr="00F453FC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F453FC" w:rsidRDefault="00CC5726" w:rsidP="0004429C">
            <w:pPr>
              <w:ind w:left="-81" w:right="-108"/>
              <w:jc w:val="center"/>
            </w:pPr>
            <w:r w:rsidRPr="00F453FC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F453FC" w:rsidRDefault="00CC5726" w:rsidP="002363C8">
            <w:pPr>
              <w:jc w:val="center"/>
            </w:pPr>
            <w:r w:rsidRPr="00F453FC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F453FC" w:rsidRDefault="00CC5726" w:rsidP="002363C8">
            <w:pPr>
              <w:jc w:val="center"/>
            </w:pPr>
            <w:r w:rsidRPr="00F453FC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91113" w:rsidRDefault="00CC5726" w:rsidP="00EC50A7">
            <w:pPr>
              <w:jc w:val="center"/>
              <w:rPr>
                <w:highlight w:val="cyan"/>
              </w:rPr>
            </w:pPr>
            <w:r w:rsidRPr="00C64690">
              <w:t xml:space="preserve">земельный участок </w:t>
            </w:r>
          </w:p>
        </w:tc>
        <w:tc>
          <w:tcPr>
            <w:tcW w:w="941" w:type="dxa"/>
            <w:vAlign w:val="center"/>
          </w:tcPr>
          <w:p w:rsidR="00CC5726" w:rsidRPr="00C64690" w:rsidRDefault="00CC5726" w:rsidP="00EC50A7">
            <w:pPr>
              <w:jc w:val="center"/>
              <w:rPr>
                <w:highlight w:val="cyan"/>
              </w:rPr>
            </w:pPr>
            <w:r w:rsidRPr="00C64690">
              <w:rPr>
                <w:sz w:val="22"/>
                <w:szCs w:val="22"/>
              </w:rPr>
              <w:t>958,0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EC50A7">
            <w:pPr>
              <w:jc w:val="center"/>
              <w:rPr>
                <w:highlight w:val="cyan"/>
              </w:rPr>
            </w:pPr>
            <w:r w:rsidRPr="00D8041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375 718,50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0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D80414" w:rsidRDefault="00CC5726" w:rsidP="002363C8">
            <w:pPr>
              <w:jc w:val="center"/>
            </w:pPr>
            <w:r w:rsidRPr="00D8041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D80414" w:rsidRDefault="00CC5726" w:rsidP="002363C8">
            <w:pPr>
              <w:jc w:val="center"/>
            </w:pPr>
            <w:r w:rsidRPr="00D80414">
              <w:rPr>
                <w:sz w:val="22"/>
                <w:szCs w:val="22"/>
              </w:rPr>
              <w:t>324,4</w:t>
            </w:r>
          </w:p>
        </w:tc>
        <w:tc>
          <w:tcPr>
            <w:tcW w:w="931" w:type="dxa"/>
            <w:vAlign w:val="center"/>
          </w:tcPr>
          <w:p w:rsidR="00CC5726" w:rsidRPr="00D80414" w:rsidRDefault="00CC5726" w:rsidP="002363C8">
            <w:pPr>
              <w:jc w:val="center"/>
            </w:pPr>
            <w:r w:rsidRPr="00D8041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03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Шангалдинова Юлия Александровна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Заведующая сектором переселения из ветхого жилья УРБПСЖС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75BDC" w:rsidRDefault="00CC5726" w:rsidP="0004429C">
            <w:pPr>
              <w:ind w:left="-108" w:right="-108"/>
              <w:jc w:val="center"/>
            </w:pPr>
            <w:r w:rsidRPr="00975BD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75BDC" w:rsidRDefault="00CC5726" w:rsidP="0004429C">
            <w:pPr>
              <w:ind w:left="-81" w:right="-108"/>
              <w:jc w:val="center"/>
            </w:pPr>
            <w:r w:rsidRPr="00975BDC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56,3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443,0</w:t>
            </w:r>
          </w:p>
        </w:tc>
        <w:tc>
          <w:tcPr>
            <w:tcW w:w="931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489 285,62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1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975BDC" w:rsidRDefault="00CC5726" w:rsidP="00BD7FD0">
            <w:pPr>
              <w:rPr>
                <w:b/>
              </w:rPr>
            </w:pPr>
          </w:p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75BDC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975BDC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975BDC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975BDC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51,4</w:t>
            </w:r>
          </w:p>
        </w:tc>
        <w:tc>
          <w:tcPr>
            <w:tcW w:w="931" w:type="dxa"/>
            <w:vAlign w:val="center"/>
          </w:tcPr>
          <w:p w:rsidR="00CC5726" w:rsidRPr="00975BDC" w:rsidRDefault="00CC5726" w:rsidP="00A87801">
            <w:pPr>
              <w:jc w:val="center"/>
            </w:pPr>
            <w:r w:rsidRPr="00975BD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76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C74BB0" w:rsidRDefault="00CC5726" w:rsidP="0004429C">
            <w:pPr>
              <w:ind w:left="-108" w:right="-108"/>
              <w:jc w:val="center"/>
            </w:pPr>
            <w:r w:rsidRPr="00C74BB0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C74BB0" w:rsidRDefault="00CC5726" w:rsidP="0004429C">
            <w:pPr>
              <w:ind w:left="-81" w:right="-108"/>
              <w:jc w:val="center"/>
            </w:pPr>
            <w:r w:rsidRPr="00C74BB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51,4</w:t>
            </w:r>
          </w:p>
        </w:tc>
        <w:tc>
          <w:tcPr>
            <w:tcW w:w="985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443,0</w:t>
            </w:r>
          </w:p>
        </w:tc>
        <w:tc>
          <w:tcPr>
            <w:tcW w:w="931" w:type="dxa"/>
            <w:vAlign w:val="center"/>
          </w:tcPr>
          <w:p w:rsidR="00CC5726" w:rsidRPr="00C74BB0" w:rsidRDefault="00CC5726" w:rsidP="00A87801">
            <w:pPr>
              <w:jc w:val="center"/>
            </w:pPr>
            <w:r w:rsidRPr="00C74BB0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>Автомобиль ВАЗ 11183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89 900,00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Гарайшина Елена Станиславовна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864291" w:rsidRDefault="00CC5726" w:rsidP="0004429C">
            <w:pPr>
              <w:ind w:left="-108" w:right="-108"/>
              <w:jc w:val="center"/>
            </w:pPr>
            <w:r w:rsidRPr="00864291">
              <w:rPr>
                <w:sz w:val="22"/>
                <w:szCs w:val="22"/>
              </w:rPr>
              <w:t xml:space="preserve"> не имеет</w:t>
            </w:r>
          </w:p>
        </w:tc>
        <w:tc>
          <w:tcPr>
            <w:tcW w:w="1612" w:type="dxa"/>
            <w:vAlign w:val="center"/>
          </w:tcPr>
          <w:p w:rsidR="00CC5726" w:rsidRPr="00864291" w:rsidRDefault="00CC5726" w:rsidP="0004429C">
            <w:pPr>
              <w:ind w:left="-81" w:right="-108"/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49,2</w:t>
            </w:r>
          </w:p>
        </w:tc>
        <w:tc>
          <w:tcPr>
            <w:tcW w:w="931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451 305,33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DE634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64291" w:rsidRDefault="00CC5726" w:rsidP="0004429C">
            <w:pPr>
              <w:ind w:left="-108" w:right="-108"/>
              <w:jc w:val="center"/>
            </w:pPr>
            <w:r w:rsidRPr="0086429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64291" w:rsidRDefault="00CC5726" w:rsidP="0004429C">
            <w:pPr>
              <w:ind w:left="-81" w:right="-108"/>
              <w:jc w:val="center"/>
            </w:pPr>
            <w:r w:rsidRPr="0086429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574AC" w:rsidRDefault="00CC5726" w:rsidP="00DE6340">
            <w:pPr>
              <w:jc w:val="center"/>
            </w:pPr>
            <w:r w:rsidRPr="005574AC">
              <w:rPr>
                <w:sz w:val="22"/>
                <w:szCs w:val="22"/>
              </w:rPr>
              <w:t>41,3</w:t>
            </w:r>
          </w:p>
        </w:tc>
        <w:tc>
          <w:tcPr>
            <w:tcW w:w="985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941644" w:rsidRDefault="00CC5726" w:rsidP="00A87801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41644" w:rsidRDefault="00CC5726" w:rsidP="00A87801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41644" w:rsidRDefault="00CC5726" w:rsidP="00A87801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Автомобиль</w:t>
            </w:r>
          </w:p>
          <w:p w:rsidR="00CC5726" w:rsidRPr="00864291" w:rsidRDefault="00CC5726" w:rsidP="00A87801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 xml:space="preserve">КИА </w:t>
            </w:r>
            <w:r>
              <w:rPr>
                <w:sz w:val="22"/>
                <w:szCs w:val="22"/>
                <w:lang w:val="en-US"/>
              </w:rPr>
              <w:t>RIO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155 045,72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4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DE634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64291" w:rsidRDefault="00CC5726" w:rsidP="0004429C">
            <w:pPr>
              <w:ind w:left="-108" w:right="-108"/>
              <w:jc w:val="center"/>
            </w:pPr>
            <w:r w:rsidRPr="0086429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64291" w:rsidRDefault="00CC5726" w:rsidP="0004429C">
            <w:pPr>
              <w:ind w:left="-81" w:right="-108"/>
              <w:jc w:val="center"/>
            </w:pPr>
            <w:r w:rsidRPr="00864291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14" w:type="dxa"/>
            <w:vAlign w:val="center"/>
          </w:tcPr>
          <w:p w:rsidR="00CC5726" w:rsidRPr="005574AC" w:rsidRDefault="00CC5726" w:rsidP="00DE6340">
            <w:pPr>
              <w:jc w:val="center"/>
            </w:pPr>
            <w:r w:rsidRPr="005574AC">
              <w:rPr>
                <w:sz w:val="22"/>
                <w:szCs w:val="22"/>
              </w:rPr>
              <w:t>46,0</w:t>
            </w:r>
          </w:p>
        </w:tc>
        <w:tc>
          <w:tcPr>
            <w:tcW w:w="985" w:type="dxa"/>
            <w:vAlign w:val="center"/>
          </w:tcPr>
          <w:p w:rsidR="00CC5726" w:rsidRPr="00864291" w:rsidRDefault="00CC5726" w:rsidP="00DE6340">
            <w:pPr>
              <w:jc w:val="center"/>
            </w:pPr>
            <w:r w:rsidRPr="0086429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Default="00CC5726" w:rsidP="00DE634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DE6340"/>
          <w:p w:rsidR="00CC5726" w:rsidRDefault="00CC5726" w:rsidP="00DE6340"/>
          <w:p w:rsidR="00CC5726" w:rsidRPr="009E017D" w:rsidRDefault="00CC5726" w:rsidP="00DE634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41644" w:rsidRDefault="00CC5726" w:rsidP="0004429C">
            <w:pPr>
              <w:ind w:left="-108" w:right="-108"/>
              <w:jc w:val="center"/>
            </w:pPr>
            <w:r w:rsidRPr="0094164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941644" w:rsidRDefault="00CC5726" w:rsidP="0004429C">
            <w:pPr>
              <w:ind w:left="-81" w:right="-108"/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941644" w:rsidRDefault="00CC5726" w:rsidP="00DE6340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941644" w:rsidRDefault="00CC5726" w:rsidP="00DE6340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41644" w:rsidRDefault="00CC5726" w:rsidP="00DE6340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41644" w:rsidRDefault="00CC5726" w:rsidP="00DE6340">
            <w:pPr>
              <w:jc w:val="center"/>
            </w:pPr>
            <w:r w:rsidRPr="00941644">
              <w:rPr>
                <w:sz w:val="22"/>
                <w:szCs w:val="22"/>
              </w:rPr>
              <w:t>41,3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515319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DE634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 w:val="restart"/>
            <w:vAlign w:val="center"/>
          </w:tcPr>
          <w:p w:rsidR="00CC5726" w:rsidRPr="00EF0977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Евсикова Яна Валерьевна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603E59" w:rsidRDefault="00CC5726" w:rsidP="0004429C">
            <w:pPr>
              <w:ind w:left="-108" w:right="-108"/>
              <w:jc w:val="center"/>
            </w:pPr>
            <w:r w:rsidRPr="00603E5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603E59" w:rsidRDefault="00CC5726" w:rsidP="0004429C">
            <w:pPr>
              <w:ind w:left="-81" w:right="-108"/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03E59" w:rsidRDefault="00CC5726" w:rsidP="00450FB4">
            <w:pPr>
              <w:jc w:val="center"/>
              <w:rPr>
                <w:lang w:val="en-US"/>
              </w:rPr>
            </w:pPr>
            <w:r w:rsidRPr="00603E59">
              <w:rPr>
                <w:sz w:val="22"/>
                <w:szCs w:val="22"/>
                <w:lang w:val="en-US"/>
              </w:rPr>
              <w:t>39</w:t>
            </w:r>
            <w:r w:rsidRPr="00603E59">
              <w:rPr>
                <w:sz w:val="22"/>
                <w:szCs w:val="22"/>
              </w:rPr>
              <w:t>,</w:t>
            </w:r>
            <w:r w:rsidRPr="00603E5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31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 xml:space="preserve">Автомобиль ВАЗ 21150, Автомобиль </w:t>
            </w:r>
            <w:r>
              <w:rPr>
                <w:bCs/>
                <w:sz w:val="22"/>
                <w:szCs w:val="22"/>
                <w:lang w:val="en-US"/>
              </w:rPr>
              <w:t>Skoda</w:t>
            </w:r>
            <w:r w:rsidRPr="009E017D">
              <w:rPr>
                <w:bCs/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  <w:lang w:val="en-US"/>
              </w:rPr>
              <w:t>Fabia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362 516,58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4291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33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03E59" w:rsidRDefault="00CC5726" w:rsidP="00450FB4">
            <w:pPr>
              <w:jc w:val="center"/>
              <w:rPr>
                <w:lang w:val="en-US"/>
              </w:rPr>
            </w:pPr>
            <w:r w:rsidRPr="00603E59">
              <w:rPr>
                <w:sz w:val="22"/>
                <w:szCs w:val="22"/>
              </w:rPr>
              <w:t>38,3</w:t>
            </w:r>
          </w:p>
        </w:tc>
        <w:tc>
          <w:tcPr>
            <w:tcW w:w="931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4291">
            <w:pPr>
              <w:jc w:val="center"/>
            </w:pP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Default="00CC5726" w:rsidP="00450FB4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450FB4"/>
          <w:p w:rsidR="00CC5726" w:rsidRPr="009E017D" w:rsidRDefault="00CC5726" w:rsidP="00450FB4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03E59" w:rsidRDefault="00CC5726" w:rsidP="0004429C">
            <w:pPr>
              <w:ind w:left="-108" w:right="-108"/>
              <w:jc w:val="center"/>
            </w:pPr>
            <w:r w:rsidRPr="00603E5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03E59" w:rsidRDefault="00CC5726" w:rsidP="0004429C">
            <w:pPr>
              <w:ind w:left="-81" w:right="-108"/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03E59" w:rsidRDefault="00CC5726" w:rsidP="00450FB4">
            <w:pPr>
              <w:jc w:val="center"/>
              <w:rPr>
                <w:lang w:val="en-US"/>
              </w:rPr>
            </w:pPr>
            <w:r w:rsidRPr="00603E59">
              <w:rPr>
                <w:sz w:val="22"/>
                <w:szCs w:val="22"/>
              </w:rPr>
              <w:t>38,3</w:t>
            </w:r>
          </w:p>
        </w:tc>
        <w:tc>
          <w:tcPr>
            <w:tcW w:w="931" w:type="dxa"/>
            <w:vAlign w:val="center"/>
          </w:tcPr>
          <w:p w:rsidR="00CC5726" w:rsidRPr="00603E59" w:rsidRDefault="00CC5726" w:rsidP="00450FB4">
            <w:pPr>
              <w:jc w:val="center"/>
            </w:pPr>
            <w:r w:rsidRPr="00603E5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4291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466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 xml:space="preserve">Иванова Алина Вячеславовна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Главный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6D2479" w:rsidRDefault="00CC5726" w:rsidP="0004429C">
            <w:pPr>
              <w:ind w:left="-108" w:right="-108"/>
              <w:jc w:val="center"/>
            </w:pPr>
            <w:r w:rsidRPr="006D247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D2479" w:rsidRDefault="00CC5726" w:rsidP="0004429C">
            <w:pPr>
              <w:ind w:left="-81" w:right="-108"/>
              <w:jc w:val="center"/>
            </w:pPr>
            <w:r w:rsidRPr="006D247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D2479" w:rsidRDefault="00CC5726" w:rsidP="00450FB4">
            <w:pPr>
              <w:jc w:val="center"/>
            </w:pPr>
            <w:r w:rsidRPr="006D247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D2479" w:rsidRDefault="00CC5726" w:rsidP="00450FB4">
            <w:pPr>
              <w:jc w:val="center"/>
            </w:pPr>
            <w:r w:rsidRPr="006D247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D2479" w:rsidRDefault="00CC5726" w:rsidP="00450FB4">
            <w:pPr>
              <w:jc w:val="center"/>
            </w:pPr>
            <w:r w:rsidRPr="006D2479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D2479" w:rsidRDefault="00CC5726" w:rsidP="00450FB4">
            <w:pPr>
              <w:jc w:val="center"/>
            </w:pPr>
            <w:r w:rsidRPr="006D2479">
              <w:rPr>
                <w:sz w:val="22"/>
                <w:szCs w:val="22"/>
              </w:rPr>
              <w:t>26,8</w:t>
            </w:r>
          </w:p>
        </w:tc>
        <w:tc>
          <w:tcPr>
            <w:tcW w:w="931" w:type="dxa"/>
            <w:vAlign w:val="center"/>
          </w:tcPr>
          <w:p w:rsidR="00CC5726" w:rsidRPr="006D2479" w:rsidRDefault="00CC5726" w:rsidP="00450FB4">
            <w:pPr>
              <w:jc w:val="center"/>
            </w:pPr>
            <w:r w:rsidRPr="006D247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339 915,77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429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994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Шацкая Анжелика Николаевна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D27659" w:rsidRDefault="00CC5726" w:rsidP="0004429C">
            <w:pPr>
              <w:ind w:left="-108" w:right="-108"/>
              <w:jc w:val="center"/>
            </w:pPr>
            <w:r w:rsidRPr="00D2765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D27659" w:rsidRDefault="00CC5726" w:rsidP="0004429C">
            <w:pPr>
              <w:ind w:left="-81" w:right="-108"/>
              <w:jc w:val="center"/>
            </w:pPr>
            <w:r w:rsidRPr="00D2765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51,4</w:t>
            </w:r>
          </w:p>
        </w:tc>
        <w:tc>
          <w:tcPr>
            <w:tcW w:w="931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359</w:t>
            </w:r>
            <w:r>
              <w:rPr>
                <w:sz w:val="22"/>
                <w:szCs w:val="22"/>
              </w:rPr>
              <w:t> 182,76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27659" w:rsidRDefault="00CC5726" w:rsidP="0004429C">
            <w:pPr>
              <w:ind w:left="-108" w:right="-108"/>
              <w:jc w:val="center"/>
            </w:pPr>
            <w:r w:rsidRPr="00D2765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27659" w:rsidRDefault="00CC5726" w:rsidP="0004429C">
            <w:pPr>
              <w:ind w:left="-81" w:right="-108"/>
              <w:jc w:val="center"/>
            </w:pPr>
            <w:r w:rsidRPr="00D276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51,4</w:t>
            </w:r>
          </w:p>
        </w:tc>
        <w:tc>
          <w:tcPr>
            <w:tcW w:w="985" w:type="dxa"/>
            <w:vAlign w:val="center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90066C" w:rsidRDefault="00CC5726" w:rsidP="00450FB4">
            <w:pPr>
              <w:jc w:val="center"/>
            </w:pPr>
            <w:r w:rsidRPr="0090066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0066C" w:rsidRDefault="00CC5726" w:rsidP="00450FB4">
            <w:pPr>
              <w:jc w:val="center"/>
            </w:pPr>
            <w:r w:rsidRPr="0090066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0066C" w:rsidRDefault="00CC5726" w:rsidP="00450FB4">
            <w:pPr>
              <w:jc w:val="center"/>
            </w:pPr>
            <w:r w:rsidRPr="0090066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EF0977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</w:t>
            </w:r>
            <w:r w:rsidRPr="00EF0977">
              <w:rPr>
                <w:sz w:val="20"/>
                <w:szCs w:val="20"/>
              </w:rPr>
              <w:t>320,73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</w:tcPr>
          <w:p w:rsidR="00CC5726" w:rsidRPr="00D27659" w:rsidRDefault="00CC5726" w:rsidP="0004429C">
            <w:pPr>
              <w:ind w:left="-108" w:right="-108"/>
              <w:jc w:val="center"/>
            </w:pPr>
            <w:r w:rsidRPr="00D27659">
              <w:rPr>
                <w:sz w:val="22"/>
                <w:szCs w:val="22"/>
              </w:rPr>
              <w:t>земельный участок</w:t>
            </w:r>
          </w:p>
          <w:p w:rsidR="00CC5726" w:rsidRPr="00D27659" w:rsidRDefault="00CC5726" w:rsidP="0004429C">
            <w:pPr>
              <w:ind w:left="-108" w:right="-108"/>
              <w:jc w:val="center"/>
            </w:pPr>
            <w:r w:rsidRPr="00D27659">
              <w:rPr>
                <w:sz w:val="22"/>
                <w:szCs w:val="22"/>
              </w:rPr>
              <w:t>садовый</w:t>
            </w:r>
          </w:p>
        </w:tc>
        <w:tc>
          <w:tcPr>
            <w:tcW w:w="1612" w:type="dxa"/>
          </w:tcPr>
          <w:p w:rsidR="00CC5726" w:rsidRPr="00D27659" w:rsidRDefault="00CC5726" w:rsidP="0004429C">
            <w:pPr>
              <w:ind w:left="-81" w:right="-108"/>
              <w:jc w:val="center"/>
            </w:pPr>
            <w:r w:rsidRPr="00D2765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600,0</w:t>
            </w:r>
          </w:p>
        </w:tc>
        <w:tc>
          <w:tcPr>
            <w:tcW w:w="985" w:type="dxa"/>
          </w:tcPr>
          <w:p w:rsidR="00CC5726" w:rsidRPr="00D27659" w:rsidRDefault="00CC5726" w:rsidP="00450FB4">
            <w:pPr>
              <w:jc w:val="center"/>
            </w:pPr>
            <w:r w:rsidRPr="00D2765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50FB4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50FB4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50FB4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0FB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 xml:space="preserve">Журавлева Екатерина Михайловна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 xml:space="preserve">пециалист </w:t>
            </w:r>
            <w:r>
              <w:rPr>
                <w:sz w:val="22"/>
                <w:szCs w:val="22"/>
              </w:rPr>
              <w:t>1 категории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6D37A8" w:rsidRDefault="00CC5726" w:rsidP="0004429C">
            <w:pPr>
              <w:ind w:left="-108" w:right="-108"/>
              <w:jc w:val="center"/>
            </w:pPr>
            <w:r w:rsidRPr="006D37A8">
              <w:t xml:space="preserve">не имеет </w:t>
            </w:r>
          </w:p>
        </w:tc>
        <w:tc>
          <w:tcPr>
            <w:tcW w:w="1612" w:type="dxa"/>
            <w:vAlign w:val="center"/>
          </w:tcPr>
          <w:p w:rsidR="00CC5726" w:rsidRPr="006D37A8" w:rsidRDefault="00CC5726" w:rsidP="0004429C">
            <w:pPr>
              <w:ind w:left="-81" w:right="-108"/>
              <w:jc w:val="center"/>
            </w:pPr>
            <w:r w:rsidRPr="006D37A8">
              <w:t>-</w:t>
            </w:r>
          </w:p>
        </w:tc>
        <w:tc>
          <w:tcPr>
            <w:tcW w:w="814" w:type="dxa"/>
            <w:vAlign w:val="center"/>
          </w:tcPr>
          <w:p w:rsidR="00CC5726" w:rsidRPr="006D37A8" w:rsidRDefault="00CC5726" w:rsidP="00450FB4">
            <w:pPr>
              <w:jc w:val="center"/>
            </w:pPr>
            <w:r w:rsidRPr="006D37A8">
              <w:t>-</w:t>
            </w:r>
          </w:p>
        </w:tc>
        <w:tc>
          <w:tcPr>
            <w:tcW w:w="985" w:type="dxa"/>
            <w:vAlign w:val="center"/>
          </w:tcPr>
          <w:p w:rsidR="00CC5726" w:rsidRPr="006D37A8" w:rsidRDefault="00CC5726" w:rsidP="00450FB4">
            <w:pPr>
              <w:jc w:val="center"/>
            </w:pPr>
            <w:r w:rsidRPr="006D37A8">
              <w:t>-</w:t>
            </w:r>
          </w:p>
        </w:tc>
        <w:tc>
          <w:tcPr>
            <w:tcW w:w="1550" w:type="dxa"/>
            <w:vAlign w:val="center"/>
          </w:tcPr>
          <w:p w:rsidR="00CC5726" w:rsidRPr="006D37A8" w:rsidRDefault="00CC5726" w:rsidP="00450FB4">
            <w:pPr>
              <w:jc w:val="center"/>
            </w:pPr>
            <w:r w:rsidRPr="006D37A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D37A8" w:rsidRDefault="00CC5726" w:rsidP="00450FB4">
            <w:pPr>
              <w:jc w:val="center"/>
            </w:pPr>
            <w:r w:rsidRPr="006D37A8">
              <w:rPr>
                <w:sz w:val="22"/>
                <w:szCs w:val="22"/>
              </w:rPr>
              <w:t>49,5</w:t>
            </w:r>
          </w:p>
        </w:tc>
        <w:tc>
          <w:tcPr>
            <w:tcW w:w="931" w:type="dxa"/>
            <w:vAlign w:val="center"/>
          </w:tcPr>
          <w:p w:rsidR="00CC5726" w:rsidRPr="006D37A8" w:rsidRDefault="00CC5726" w:rsidP="00450FB4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163 032,79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D37A8" w:rsidRDefault="00CC5726" w:rsidP="006D37A8">
            <w:pPr>
              <w:ind w:left="-108" w:right="-108"/>
              <w:jc w:val="center"/>
            </w:pPr>
            <w:r w:rsidRPr="006D37A8">
              <w:t xml:space="preserve">не имеет </w:t>
            </w:r>
          </w:p>
        </w:tc>
        <w:tc>
          <w:tcPr>
            <w:tcW w:w="1612" w:type="dxa"/>
            <w:vAlign w:val="center"/>
          </w:tcPr>
          <w:p w:rsidR="00CC5726" w:rsidRPr="006D37A8" w:rsidRDefault="00CC5726" w:rsidP="006D37A8">
            <w:pPr>
              <w:ind w:left="-81" w:right="-108"/>
              <w:jc w:val="center"/>
            </w:pPr>
            <w:r w:rsidRPr="006D37A8">
              <w:t>-</w:t>
            </w:r>
          </w:p>
        </w:tc>
        <w:tc>
          <w:tcPr>
            <w:tcW w:w="814" w:type="dxa"/>
            <w:vAlign w:val="center"/>
          </w:tcPr>
          <w:p w:rsidR="00CC5726" w:rsidRPr="006D37A8" w:rsidRDefault="00CC5726" w:rsidP="006D37A8">
            <w:pPr>
              <w:jc w:val="center"/>
            </w:pPr>
            <w:r w:rsidRPr="006D37A8">
              <w:t>-</w:t>
            </w:r>
          </w:p>
        </w:tc>
        <w:tc>
          <w:tcPr>
            <w:tcW w:w="985" w:type="dxa"/>
            <w:vAlign w:val="center"/>
          </w:tcPr>
          <w:p w:rsidR="00CC5726" w:rsidRPr="006D37A8" w:rsidRDefault="00CC5726" w:rsidP="006D37A8">
            <w:pPr>
              <w:jc w:val="center"/>
            </w:pPr>
            <w:r w:rsidRPr="006D37A8">
              <w:t>-</w:t>
            </w:r>
          </w:p>
        </w:tc>
        <w:tc>
          <w:tcPr>
            <w:tcW w:w="1550" w:type="dxa"/>
            <w:vAlign w:val="center"/>
          </w:tcPr>
          <w:p w:rsidR="00CC5726" w:rsidRPr="006D37A8" w:rsidRDefault="00CC5726" w:rsidP="00E418E8">
            <w:pPr>
              <w:jc w:val="center"/>
            </w:pPr>
            <w:r w:rsidRPr="006D37A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D37A8" w:rsidRDefault="00CC5726" w:rsidP="00E418E8">
            <w:pPr>
              <w:jc w:val="center"/>
            </w:pPr>
            <w:r w:rsidRPr="006D37A8">
              <w:rPr>
                <w:sz w:val="22"/>
                <w:szCs w:val="22"/>
              </w:rPr>
              <w:t>49,5</w:t>
            </w:r>
          </w:p>
        </w:tc>
        <w:tc>
          <w:tcPr>
            <w:tcW w:w="931" w:type="dxa"/>
            <w:vAlign w:val="center"/>
          </w:tcPr>
          <w:p w:rsidR="00CC5726" w:rsidRPr="006D37A8" w:rsidRDefault="00CC5726" w:rsidP="00E418E8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Lada</w:t>
            </w:r>
            <w:r>
              <w:rPr>
                <w:sz w:val="22"/>
                <w:szCs w:val="22"/>
                <w:lang w:val="en-US"/>
              </w:rPr>
              <w:t xml:space="preserve"> Vesta GFL110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506 773,52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Default="00CC5726" w:rsidP="00BD7FD0">
            <w:r w:rsidRPr="00EF0977">
              <w:rPr>
                <w:sz w:val="22"/>
                <w:szCs w:val="22"/>
              </w:rPr>
              <w:t>Дзюба Юлия Геннадьевна</w:t>
            </w:r>
          </w:p>
          <w:p w:rsidR="00CC5726" w:rsidRDefault="00CC5726" w:rsidP="00BD7FD0"/>
          <w:p w:rsidR="00CC5726" w:rsidRPr="00EF0977" w:rsidRDefault="00CC5726" w:rsidP="00BD7FD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9F4256" w:rsidRDefault="00CC5726" w:rsidP="001348B8">
            <w:pPr>
              <w:ind w:left="-108" w:right="-108"/>
              <w:jc w:val="center"/>
            </w:pPr>
            <w:r w:rsidRPr="009F4256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F4256" w:rsidRDefault="00CC5726" w:rsidP="001348B8">
            <w:pPr>
              <w:ind w:left="-81" w:right="-108"/>
              <w:jc w:val="center"/>
            </w:pPr>
            <w:r w:rsidRPr="009F425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F4256" w:rsidRDefault="00CC5726" w:rsidP="001348B8">
            <w:pPr>
              <w:jc w:val="center"/>
            </w:pPr>
            <w:r w:rsidRPr="009F4256">
              <w:rPr>
                <w:sz w:val="22"/>
                <w:szCs w:val="22"/>
              </w:rPr>
              <w:t>28,9</w:t>
            </w:r>
          </w:p>
        </w:tc>
        <w:tc>
          <w:tcPr>
            <w:tcW w:w="985" w:type="dxa"/>
            <w:vAlign w:val="center"/>
          </w:tcPr>
          <w:p w:rsidR="00CC5726" w:rsidRPr="009F4256" w:rsidRDefault="00CC5726" w:rsidP="001348B8">
            <w:pPr>
              <w:jc w:val="center"/>
            </w:pPr>
            <w:r w:rsidRPr="009F425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F4256" w:rsidRDefault="00CC5726" w:rsidP="00450FB4">
            <w:pPr>
              <w:jc w:val="center"/>
            </w:pPr>
            <w:r w:rsidRPr="009F4256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9F4256" w:rsidRDefault="00CC5726" w:rsidP="00450FB4">
            <w:pPr>
              <w:jc w:val="center"/>
            </w:pPr>
            <w:r w:rsidRPr="009F4256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9F4256" w:rsidRDefault="00CC5726" w:rsidP="00450FB4">
            <w:pPr>
              <w:jc w:val="center"/>
            </w:pPr>
            <w:r w:rsidRPr="009F4256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425 401,83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Default="00CC5726" w:rsidP="00BD7FD0">
            <w:r>
              <w:rPr>
                <w:sz w:val="22"/>
                <w:szCs w:val="22"/>
              </w:rPr>
              <w:t>с</w:t>
            </w:r>
            <w:r w:rsidRPr="00EF0977">
              <w:rPr>
                <w:sz w:val="22"/>
                <w:szCs w:val="22"/>
              </w:rPr>
              <w:t>упруг</w:t>
            </w:r>
          </w:p>
          <w:p w:rsidR="00CC5726" w:rsidRDefault="00CC5726" w:rsidP="00BD7FD0"/>
          <w:p w:rsidR="00CC5726" w:rsidRDefault="00CC5726" w:rsidP="00BD7FD0"/>
          <w:p w:rsidR="00CC5726" w:rsidRPr="00EF0977" w:rsidRDefault="00CC5726" w:rsidP="00BD7FD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0606D" w:rsidRDefault="00CC5726" w:rsidP="009578D3">
            <w:pPr>
              <w:ind w:left="-108" w:right="-108"/>
              <w:jc w:val="center"/>
            </w:pPr>
            <w:r w:rsidRPr="0090606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0606D" w:rsidRDefault="00CC5726" w:rsidP="009578D3">
            <w:pPr>
              <w:ind w:left="-81" w:right="-108"/>
              <w:jc w:val="center"/>
            </w:pPr>
            <w:r w:rsidRPr="0090606D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14" w:type="dxa"/>
            <w:vAlign w:val="center"/>
          </w:tcPr>
          <w:p w:rsidR="00CC5726" w:rsidRPr="0090606D" w:rsidRDefault="00CC5726" w:rsidP="009578D3">
            <w:pPr>
              <w:jc w:val="center"/>
            </w:pPr>
            <w:r w:rsidRPr="0090606D">
              <w:rPr>
                <w:sz w:val="22"/>
                <w:szCs w:val="22"/>
              </w:rPr>
              <w:t>70,4</w:t>
            </w:r>
          </w:p>
        </w:tc>
        <w:tc>
          <w:tcPr>
            <w:tcW w:w="985" w:type="dxa"/>
            <w:vAlign w:val="center"/>
          </w:tcPr>
          <w:p w:rsidR="00CC5726" w:rsidRPr="0090606D" w:rsidRDefault="00CC5726" w:rsidP="009578D3">
            <w:pPr>
              <w:jc w:val="center"/>
            </w:pPr>
            <w:r w:rsidRPr="0090606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0606D" w:rsidRDefault="00CC5726" w:rsidP="00450FB4">
            <w:pPr>
              <w:jc w:val="center"/>
            </w:pPr>
            <w:r w:rsidRPr="0090606D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41" w:type="dxa"/>
            <w:vAlign w:val="center"/>
          </w:tcPr>
          <w:p w:rsidR="00CC5726" w:rsidRPr="0090606D" w:rsidRDefault="00CC5726" w:rsidP="00450FB4">
            <w:pPr>
              <w:jc w:val="center"/>
            </w:pPr>
            <w:r w:rsidRPr="0090606D">
              <w:rPr>
                <w:sz w:val="22"/>
                <w:szCs w:val="22"/>
              </w:rPr>
              <w:t>28,9</w:t>
            </w:r>
          </w:p>
        </w:tc>
        <w:tc>
          <w:tcPr>
            <w:tcW w:w="931" w:type="dxa"/>
            <w:vAlign w:val="center"/>
          </w:tcPr>
          <w:p w:rsidR="00CC5726" w:rsidRPr="0090606D" w:rsidRDefault="00CC5726" w:rsidP="00450FB4">
            <w:pPr>
              <w:jc w:val="center"/>
            </w:pPr>
            <w:r w:rsidRPr="0090606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Хендэ </w:t>
            </w:r>
            <w:r w:rsidRPr="009E017D">
              <w:rPr>
                <w:sz w:val="22"/>
                <w:szCs w:val="22"/>
                <w:lang w:val="en-US"/>
              </w:rPr>
              <w:t>Accent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240 927,24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  <w:r w:rsidRPr="009E017D">
              <w:t>М</w:t>
            </w:r>
          </w:p>
        </w:tc>
        <w:tc>
          <w:tcPr>
            <w:tcW w:w="2343" w:type="dxa"/>
          </w:tcPr>
          <w:p w:rsidR="00CC5726" w:rsidRDefault="00CC5726" w:rsidP="00BD7FD0">
            <w:r w:rsidRPr="00EF0977">
              <w:rPr>
                <w:sz w:val="22"/>
                <w:szCs w:val="22"/>
              </w:rPr>
              <w:t>Макарова Татьяна Александровна</w:t>
            </w:r>
          </w:p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Pr="00EF0977" w:rsidRDefault="00CC5726" w:rsidP="00BD7FD0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</w:t>
            </w: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244C81">
              <w:t xml:space="preserve">не имеет </w:t>
            </w:r>
          </w:p>
        </w:tc>
        <w:tc>
          <w:tcPr>
            <w:tcW w:w="1612" w:type="dxa"/>
            <w:vAlign w:val="center"/>
          </w:tcPr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t>-</w:t>
            </w:r>
          </w:p>
        </w:tc>
        <w:tc>
          <w:tcPr>
            <w:tcW w:w="814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t>-</w:t>
            </w:r>
          </w:p>
        </w:tc>
        <w:tc>
          <w:tcPr>
            <w:tcW w:w="985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t>-</w:t>
            </w:r>
          </w:p>
        </w:tc>
        <w:tc>
          <w:tcPr>
            <w:tcW w:w="1550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rPr>
                <w:sz w:val="22"/>
                <w:szCs w:val="22"/>
              </w:rPr>
              <w:t>108,7</w:t>
            </w:r>
          </w:p>
        </w:tc>
        <w:tc>
          <w:tcPr>
            <w:tcW w:w="931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74F68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EF0977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</w:t>
            </w:r>
            <w:r w:rsidRPr="00EF0977">
              <w:rPr>
                <w:sz w:val="20"/>
                <w:szCs w:val="20"/>
              </w:rPr>
              <w:t>682,68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1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44C81" w:rsidRDefault="00CC5726" w:rsidP="00244C81">
            <w:pPr>
              <w:ind w:right="-108"/>
              <w:jc w:val="center"/>
            </w:pPr>
            <w:r w:rsidRPr="00244C8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44C81" w:rsidRDefault="00CC5726" w:rsidP="00174F68">
            <w:pPr>
              <w:jc w:val="center"/>
            </w:pPr>
            <w:r w:rsidRPr="00244C81">
              <w:rPr>
                <w:sz w:val="22"/>
                <w:szCs w:val="22"/>
              </w:rPr>
              <w:t>282,0</w:t>
            </w:r>
          </w:p>
        </w:tc>
        <w:tc>
          <w:tcPr>
            <w:tcW w:w="985" w:type="dxa"/>
            <w:vAlign w:val="center"/>
          </w:tcPr>
          <w:p w:rsidR="00CC5726" w:rsidRPr="00244C81" w:rsidRDefault="00CC5726" w:rsidP="00244C81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44C81" w:rsidRDefault="00CC5726" w:rsidP="0075549F">
            <w:pPr>
              <w:jc w:val="center"/>
            </w:pPr>
            <w:r w:rsidRPr="00244C81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44C81" w:rsidRDefault="00CC5726" w:rsidP="0075549F">
            <w:pPr>
              <w:jc w:val="center"/>
            </w:pPr>
            <w:r w:rsidRPr="00244C81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44C81" w:rsidRDefault="00CC5726" w:rsidP="0075549F">
            <w:pPr>
              <w:jc w:val="center"/>
            </w:pPr>
            <w:r w:rsidRPr="00244C81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50FB4">
            <w:pPr>
              <w:jc w:val="center"/>
              <w:rPr>
                <w:lang w:val="en-US"/>
              </w:rPr>
            </w:pPr>
            <w:r w:rsidRPr="009E017D">
              <w:t xml:space="preserve">Автомобиль </w:t>
            </w:r>
            <w:r w:rsidRPr="009E017D">
              <w:rPr>
                <w:lang w:val="en-US"/>
              </w:rPr>
              <w:t>PEHO SR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854</w:t>
            </w:r>
            <w:r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</w:rPr>
              <w:t>008,25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F60B93" w:rsidRDefault="00CC5726" w:rsidP="00865835">
            <w:pPr>
              <w:jc w:val="center"/>
              <w:rPr>
                <w:sz w:val="20"/>
                <w:szCs w:val="20"/>
              </w:rPr>
            </w:pPr>
            <w:r w:rsidRPr="00F60B93">
              <w:rPr>
                <w:sz w:val="20"/>
                <w:szCs w:val="20"/>
              </w:rPr>
              <w:t>кредит</w:t>
            </w: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44C81" w:rsidRDefault="00CC5726" w:rsidP="00244C81">
            <w:pPr>
              <w:ind w:right="-108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244C81" w:rsidRDefault="00CC5726" w:rsidP="00174F68">
            <w:pPr>
              <w:jc w:val="center"/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985" w:type="dxa"/>
            <w:vAlign w:val="center"/>
          </w:tcPr>
          <w:p w:rsidR="00CC5726" w:rsidRDefault="00CC5726" w:rsidP="00244C81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  <w:p w:rsidR="00CC5726" w:rsidRPr="00244C81" w:rsidRDefault="00CC5726" w:rsidP="00244C81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0FB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1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244C81">
            <w:pPr>
              <w:ind w:right="-108"/>
              <w:jc w:val="center"/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Default="00CC5726" w:rsidP="00174F68">
            <w:pPr>
              <w:jc w:val="center"/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985" w:type="dxa"/>
            <w:vAlign w:val="center"/>
          </w:tcPr>
          <w:p w:rsidR="00CC5726" w:rsidRPr="00244C81" w:rsidRDefault="00CC5726" w:rsidP="00244C81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5549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0FB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44C81" w:rsidRDefault="00CC5726" w:rsidP="0004429C">
            <w:pPr>
              <w:ind w:left="-108" w:right="-108"/>
              <w:jc w:val="center"/>
            </w:pPr>
            <w:r w:rsidRPr="00244C81">
              <w:t xml:space="preserve">квартира </w:t>
            </w:r>
          </w:p>
        </w:tc>
        <w:tc>
          <w:tcPr>
            <w:tcW w:w="1612" w:type="dxa"/>
            <w:vAlign w:val="center"/>
          </w:tcPr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t>общая долевая</w:t>
            </w:r>
          </w:p>
          <w:p w:rsidR="00CC5726" w:rsidRPr="00244C81" w:rsidRDefault="00CC5726" w:rsidP="0004429C">
            <w:pPr>
              <w:ind w:left="-81" w:right="-108"/>
              <w:jc w:val="center"/>
            </w:pPr>
            <w:r w:rsidRPr="00244C81">
              <w:t>1/2</w:t>
            </w:r>
          </w:p>
        </w:tc>
        <w:tc>
          <w:tcPr>
            <w:tcW w:w="814" w:type="dxa"/>
            <w:vAlign w:val="center"/>
          </w:tcPr>
          <w:p w:rsidR="00CC5726" w:rsidRPr="00244C81" w:rsidRDefault="00CC5726" w:rsidP="00FC634D">
            <w:pPr>
              <w:jc w:val="center"/>
            </w:pPr>
            <w:r w:rsidRPr="00244C81">
              <w:rPr>
                <w:sz w:val="22"/>
                <w:szCs w:val="22"/>
              </w:rPr>
              <w:t>50,3</w:t>
            </w:r>
          </w:p>
        </w:tc>
        <w:tc>
          <w:tcPr>
            <w:tcW w:w="985" w:type="dxa"/>
            <w:vAlign w:val="center"/>
          </w:tcPr>
          <w:p w:rsidR="00CC5726" w:rsidRPr="00191113" w:rsidRDefault="00CC5726" w:rsidP="00FC634D">
            <w:pPr>
              <w:jc w:val="center"/>
              <w:rPr>
                <w:highlight w:val="lightGray"/>
              </w:rPr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44C81" w:rsidRDefault="00CC5726" w:rsidP="00515319">
            <w:pPr>
              <w:jc w:val="center"/>
            </w:pPr>
            <w:r w:rsidRPr="00244C81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244C81" w:rsidRDefault="00CC5726" w:rsidP="00515319">
            <w:pPr>
              <w:jc w:val="center"/>
            </w:pPr>
            <w:r w:rsidRPr="00244C81">
              <w:rPr>
                <w:sz w:val="22"/>
                <w:szCs w:val="22"/>
              </w:rPr>
              <w:t>108,7</w:t>
            </w:r>
          </w:p>
        </w:tc>
        <w:tc>
          <w:tcPr>
            <w:tcW w:w="931" w:type="dxa"/>
            <w:vAlign w:val="center"/>
          </w:tcPr>
          <w:p w:rsidR="00CC5726" w:rsidRPr="00244C81" w:rsidRDefault="00CC5726" w:rsidP="00515319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FC634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A425FA">
            <w:pPr>
              <w:jc w:val="center"/>
            </w:pPr>
            <w:r>
              <w:rPr>
                <w:sz w:val="22"/>
                <w:szCs w:val="22"/>
              </w:rPr>
              <w:t>950 000,00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F17C8" w:rsidRDefault="00CC5726" w:rsidP="0004429C">
            <w:pPr>
              <w:ind w:left="-108" w:right="-108"/>
              <w:jc w:val="center"/>
            </w:pPr>
            <w:r w:rsidRPr="007F17C8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7F17C8" w:rsidRDefault="00CC5726" w:rsidP="0004429C">
            <w:pPr>
              <w:ind w:left="-81" w:right="-108"/>
              <w:jc w:val="center"/>
            </w:pPr>
            <w:r w:rsidRPr="007F17C8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7F17C8" w:rsidRDefault="00CC5726" w:rsidP="00FC634D">
            <w:pPr>
              <w:jc w:val="center"/>
            </w:pPr>
            <w:r w:rsidRPr="007F17C8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7F17C8" w:rsidRDefault="00CC5726" w:rsidP="00FC634D">
            <w:pPr>
              <w:jc w:val="center"/>
            </w:pPr>
            <w:r w:rsidRPr="007F17C8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7F17C8" w:rsidRDefault="00CC5726" w:rsidP="00515319">
            <w:pPr>
              <w:jc w:val="center"/>
            </w:pPr>
            <w:r w:rsidRPr="007F17C8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7F17C8" w:rsidRDefault="00CC5726" w:rsidP="00515319">
            <w:pPr>
              <w:jc w:val="center"/>
            </w:pPr>
            <w:r w:rsidRPr="007F17C8">
              <w:rPr>
                <w:sz w:val="22"/>
                <w:szCs w:val="22"/>
              </w:rPr>
              <w:t>108,7</w:t>
            </w:r>
          </w:p>
        </w:tc>
        <w:tc>
          <w:tcPr>
            <w:tcW w:w="931" w:type="dxa"/>
            <w:vAlign w:val="center"/>
          </w:tcPr>
          <w:p w:rsidR="00CC5726" w:rsidRPr="00244C81" w:rsidRDefault="00CC5726" w:rsidP="00515319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FC634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A425F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Заболотина Юлия Станиславовна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пе</w:t>
            </w:r>
            <w:r>
              <w:rPr>
                <w:sz w:val="22"/>
                <w:szCs w:val="22"/>
              </w:rPr>
              <w:t>циалист</w:t>
            </w:r>
            <w:r w:rsidRPr="009E017D">
              <w:rPr>
                <w:sz w:val="22"/>
                <w:szCs w:val="22"/>
              </w:rPr>
              <w:t xml:space="preserve"> 1 категории УРБП СЖС</w:t>
            </w:r>
          </w:p>
        </w:tc>
        <w:tc>
          <w:tcPr>
            <w:tcW w:w="1260" w:type="dxa"/>
            <w:vAlign w:val="center"/>
          </w:tcPr>
          <w:p w:rsidR="00CC5726" w:rsidRPr="00941644" w:rsidRDefault="00CC5726" w:rsidP="0004429C">
            <w:pPr>
              <w:ind w:left="-108" w:right="-108"/>
              <w:jc w:val="center"/>
            </w:pPr>
            <w:r w:rsidRPr="0094164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941644" w:rsidRDefault="00CC5726" w:rsidP="0004429C">
            <w:pPr>
              <w:ind w:left="-81" w:right="-108"/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61,3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A425FA">
            <w:pPr>
              <w:jc w:val="center"/>
            </w:pPr>
            <w:r>
              <w:rPr>
                <w:sz w:val="22"/>
                <w:szCs w:val="22"/>
              </w:rPr>
              <w:t>223 248,76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EF0977" w:rsidRDefault="00CC5726" w:rsidP="00BD7FD0">
            <w:r w:rsidRPr="00EF0977">
              <w:rPr>
                <w:sz w:val="22"/>
                <w:szCs w:val="22"/>
              </w:rPr>
              <w:t>Шевченко Анастасия Викторовна</w:t>
            </w:r>
          </w:p>
          <w:p w:rsidR="00CC5726" w:rsidRDefault="00CC5726" w:rsidP="00BD7FD0">
            <w:pPr>
              <w:rPr>
                <w:b/>
                <w:highlight w:val="cyan"/>
              </w:rPr>
            </w:pPr>
          </w:p>
          <w:p w:rsidR="00CC5726" w:rsidRDefault="00CC5726" w:rsidP="00BD7FD0">
            <w:pPr>
              <w:rPr>
                <w:b/>
                <w:highlight w:val="cyan"/>
              </w:rPr>
            </w:pPr>
          </w:p>
          <w:p w:rsidR="00CC5726" w:rsidRPr="005574AC" w:rsidRDefault="00CC5726" w:rsidP="00BD7FD0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</w:t>
            </w:r>
          </w:p>
          <w:p w:rsidR="00CC5726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УРБП СЖС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41644" w:rsidRDefault="00CC5726" w:rsidP="0004429C">
            <w:pPr>
              <w:ind w:left="-108" w:right="-108"/>
              <w:jc w:val="center"/>
            </w:pPr>
            <w:r w:rsidRPr="00244C81"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244C81" w:rsidRDefault="00CC5726" w:rsidP="00EC50A7">
            <w:pPr>
              <w:ind w:left="-81" w:right="-108"/>
              <w:jc w:val="center"/>
            </w:pPr>
            <w:r w:rsidRPr="00244C81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41644" w:rsidRDefault="00CC5726" w:rsidP="00450FB4">
            <w:pPr>
              <w:jc w:val="center"/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41644" w:rsidRDefault="00CC5726" w:rsidP="00450FB4">
            <w:pPr>
              <w:jc w:val="center"/>
            </w:pPr>
            <w:r w:rsidRPr="00244C8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EC50A7" w:rsidRDefault="00CC5726" w:rsidP="00450FB4">
            <w:pPr>
              <w:jc w:val="center"/>
            </w:pPr>
            <w:r>
              <w:rPr>
                <w:sz w:val="22"/>
                <w:szCs w:val="22"/>
                <w:lang w:val="en-US"/>
              </w:rPr>
              <w:t>33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450FB4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EC50A7" w:rsidRDefault="00CC5726" w:rsidP="00450FB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Chevrolet Lanos</w:t>
            </w:r>
          </w:p>
        </w:tc>
        <w:tc>
          <w:tcPr>
            <w:tcW w:w="1260" w:type="dxa"/>
            <w:vMerge w:val="restart"/>
            <w:vAlign w:val="center"/>
          </w:tcPr>
          <w:p w:rsidR="00CC5726" w:rsidRDefault="00CC5726" w:rsidP="00A425FA">
            <w:pPr>
              <w:jc w:val="center"/>
            </w:pPr>
            <w:r>
              <w:rPr>
                <w:sz w:val="22"/>
                <w:szCs w:val="22"/>
              </w:rPr>
              <w:t>594 021,73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5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Default="00CC5726" w:rsidP="00BD7FD0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244C81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244C81" w:rsidRDefault="00CC5726" w:rsidP="00EC50A7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Default="00CC5726" w:rsidP="00450FB4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244C81" w:rsidRDefault="00CC5726" w:rsidP="00450FB4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EC50A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941644" w:rsidRDefault="00CC5726" w:rsidP="00450FB4">
            <w:pPr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450FB4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0FB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A425FA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3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BD7FD0">
            <w:pPr>
              <w:rPr>
                <w:b/>
                <w:highlight w:val="cyan"/>
              </w:rPr>
            </w:pPr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941644" w:rsidRDefault="00CC5726" w:rsidP="00435793">
            <w:pPr>
              <w:ind w:left="-108" w:right="-108"/>
              <w:jc w:val="center"/>
            </w:pPr>
            <w:r w:rsidRPr="0094164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41644" w:rsidRDefault="00CC5726" w:rsidP="00435793">
            <w:pPr>
              <w:ind w:left="-81" w:right="-108"/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41644" w:rsidRDefault="00CC5726" w:rsidP="00435793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41644" w:rsidRDefault="00CC5726" w:rsidP="00435793">
            <w:pPr>
              <w:jc w:val="center"/>
            </w:pPr>
            <w:r w:rsidRPr="0094164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41644" w:rsidRDefault="00CC5726" w:rsidP="00435793">
            <w:pPr>
              <w:jc w:val="center"/>
            </w:pPr>
            <w:r w:rsidRPr="00941644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EC50A7" w:rsidRDefault="00CC5726" w:rsidP="00435793">
            <w:pPr>
              <w:jc w:val="center"/>
            </w:pPr>
            <w:r>
              <w:rPr>
                <w:sz w:val="22"/>
                <w:szCs w:val="22"/>
                <w:lang w:val="en-US"/>
              </w:rPr>
              <w:t>33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435793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3579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43579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435793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3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41644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941644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941644" w:rsidRDefault="00CC5726" w:rsidP="00450FB4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941644" w:rsidRDefault="00CC5726" w:rsidP="00450FB4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41644" w:rsidRDefault="00CC5726" w:rsidP="00435793">
            <w:pPr>
              <w:jc w:val="center"/>
            </w:pPr>
            <w:r w:rsidRPr="00EC50A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941644" w:rsidRDefault="00CC5726" w:rsidP="00435793">
            <w:pPr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31" w:type="dxa"/>
            <w:vAlign w:val="center"/>
          </w:tcPr>
          <w:p w:rsidR="00CC5726" w:rsidRPr="00941644" w:rsidRDefault="00CC5726" w:rsidP="00435793">
            <w:pPr>
              <w:jc w:val="center"/>
            </w:pPr>
            <w:r w:rsidRPr="0094164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0FB4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A425FA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7D0383" w:rsidRDefault="00CC5726" w:rsidP="008C745F">
            <w:r w:rsidRPr="007D0383">
              <w:rPr>
                <w:sz w:val="22"/>
                <w:szCs w:val="22"/>
              </w:rPr>
              <w:t>Лебединский Леонид Викторович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B564CC" w:rsidRDefault="00CC5726" w:rsidP="008C745F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</w:t>
            </w:r>
            <w:r w:rsidRPr="00B564CC">
              <w:rPr>
                <w:sz w:val="22"/>
                <w:szCs w:val="22"/>
              </w:rPr>
              <w:t>емельный участок для размещения гаража</w:t>
            </w:r>
          </w:p>
        </w:tc>
        <w:tc>
          <w:tcPr>
            <w:tcW w:w="1612" w:type="dxa"/>
            <w:vAlign w:val="center"/>
          </w:tcPr>
          <w:p w:rsidR="00CC5726" w:rsidRPr="00B564CC" w:rsidRDefault="00CC5726" w:rsidP="008C745F">
            <w:pPr>
              <w:ind w:left="-81" w:right="-108"/>
              <w:jc w:val="center"/>
            </w:pPr>
            <w:r w:rsidRPr="00B564C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B564CC" w:rsidRDefault="00CC5726" w:rsidP="00B564CC">
            <w:pPr>
              <w:jc w:val="center"/>
            </w:pPr>
            <w:r w:rsidRPr="00B564C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B564CC" w:rsidRDefault="00CC5726" w:rsidP="00B564CC">
            <w:pPr>
              <w:jc w:val="center"/>
            </w:pPr>
            <w:r w:rsidRPr="00B564CC">
              <w:rPr>
                <w:sz w:val="22"/>
                <w:szCs w:val="22"/>
              </w:rPr>
              <w:t>49,2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B564CC" w:rsidRDefault="00CC5726" w:rsidP="00B564CC">
            <w:pPr>
              <w:jc w:val="center"/>
            </w:pPr>
            <w:r w:rsidRPr="00B564C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8C745F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ind w:left="-89" w:right="-108"/>
              <w:jc w:val="center"/>
            </w:pPr>
            <w:r>
              <w:rPr>
                <w:sz w:val="22"/>
                <w:szCs w:val="22"/>
              </w:rPr>
              <w:t>1 213 854,90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8C745F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564CC" w:rsidRDefault="00CC5726" w:rsidP="008C745F">
            <w:pPr>
              <w:ind w:left="-108" w:right="-108"/>
              <w:jc w:val="center"/>
            </w:pPr>
            <w:r w:rsidRPr="00B564CC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B564CC" w:rsidRDefault="00CC5726" w:rsidP="008C745F">
            <w:pPr>
              <w:ind w:left="-81" w:right="-108"/>
              <w:jc w:val="center"/>
            </w:pPr>
            <w:r w:rsidRPr="00B564C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24,7</w:t>
            </w:r>
          </w:p>
        </w:tc>
        <w:tc>
          <w:tcPr>
            <w:tcW w:w="985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8C745F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8C745F">
            <w:pPr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8C745F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8C745F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89" w:right="-108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8C745F">
            <w:r w:rsidRPr="009E017D">
              <w:t>супруга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564CC" w:rsidRDefault="00CC5726" w:rsidP="008C745F">
            <w:pPr>
              <w:ind w:left="-108" w:right="-108"/>
              <w:jc w:val="center"/>
            </w:pPr>
            <w:r w:rsidRPr="00B564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564CC" w:rsidRDefault="00CC5726" w:rsidP="008C745F">
            <w:pPr>
              <w:ind w:left="-81" w:right="-108"/>
              <w:jc w:val="center"/>
            </w:pPr>
            <w:r w:rsidRPr="00B564C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49,2</w:t>
            </w:r>
          </w:p>
        </w:tc>
        <w:tc>
          <w:tcPr>
            <w:tcW w:w="985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B564CC" w:rsidRDefault="00CC5726" w:rsidP="008C745F">
            <w:r w:rsidRPr="00B564C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B564CC" w:rsidRDefault="00CC5726" w:rsidP="008C745F">
            <w:pPr>
              <w:jc w:val="center"/>
            </w:pPr>
            <w:r w:rsidRPr="00B564C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8C745F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0"/>
                <w:szCs w:val="20"/>
                <w:lang w:val="en-US"/>
              </w:rPr>
              <w:t>PEHO KAPTUR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ind w:left="-89" w:right="-108"/>
              <w:jc w:val="center"/>
            </w:pPr>
            <w:r>
              <w:rPr>
                <w:sz w:val="22"/>
                <w:szCs w:val="22"/>
              </w:rPr>
              <w:t>390 774,82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t>-</w:t>
            </w:r>
          </w:p>
        </w:tc>
      </w:tr>
      <w:tr w:rsidR="00CC5726" w:rsidRPr="009E017D" w:rsidTr="00C91404">
        <w:trPr>
          <w:trHeight w:val="25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BD7FD0">
            <w:r w:rsidRPr="00872A05">
              <w:rPr>
                <w:sz w:val="22"/>
                <w:szCs w:val="22"/>
              </w:rPr>
              <w:t>Чвыкалов Владимир Васильевич</w:t>
            </w:r>
          </w:p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Default="00CC5726" w:rsidP="00BD7FD0"/>
          <w:p w:rsidR="00CC5726" w:rsidRPr="00872A05" w:rsidRDefault="00CC5726" w:rsidP="00BD7FD0"/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  <w:r>
              <w:t>Советник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116F5D" w:rsidRDefault="00CC5726" w:rsidP="00116F5D">
            <w:pPr>
              <w:ind w:left="-108" w:right="-108"/>
              <w:jc w:val="center"/>
            </w:pPr>
            <w:r w:rsidRPr="00B5028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116F5D" w:rsidRDefault="00CC5726" w:rsidP="00116F5D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C1854" w:rsidRDefault="00CC5726" w:rsidP="00116F5D">
            <w:pPr>
              <w:jc w:val="center"/>
            </w:pPr>
            <w:r w:rsidRPr="003C1854">
              <w:rPr>
                <w:sz w:val="22"/>
                <w:szCs w:val="22"/>
              </w:rPr>
              <w:t>824,0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B5028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 w:rsidRPr="00B5028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C1854" w:rsidRDefault="00CC5726" w:rsidP="00A87801">
            <w:pPr>
              <w:jc w:val="center"/>
            </w:pPr>
            <w:r w:rsidRPr="003C1854">
              <w:rPr>
                <w:sz w:val="22"/>
                <w:szCs w:val="22"/>
              </w:rPr>
              <w:t>11000,0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51563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774011" w:rsidRDefault="00CC5726" w:rsidP="00865835">
            <w:pPr>
              <w:jc w:val="center"/>
            </w:pPr>
            <w:r w:rsidRPr="00774011">
              <w:rPr>
                <w:sz w:val="22"/>
                <w:szCs w:val="22"/>
              </w:rPr>
              <w:t>670 998,81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1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DE18E7" w:rsidRDefault="00CC5726" w:rsidP="00BD7FD0">
            <w:pPr>
              <w:rPr>
                <w:b/>
                <w:highlight w:val="red"/>
              </w:rPr>
            </w:pPr>
          </w:p>
        </w:tc>
        <w:tc>
          <w:tcPr>
            <w:tcW w:w="1987" w:type="dxa"/>
            <w:vMerge/>
          </w:tcPr>
          <w:p w:rsidR="00CC5726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6F5D" w:rsidRDefault="00CC5726" w:rsidP="00116F5D">
            <w:pPr>
              <w:ind w:left="-108" w:right="-108"/>
              <w:jc w:val="center"/>
            </w:pPr>
            <w:r w:rsidRPr="00B5028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116F5D" w:rsidRDefault="00CC5726" w:rsidP="00116F5D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C1854" w:rsidRDefault="00CC5726" w:rsidP="00116F5D">
            <w:pPr>
              <w:jc w:val="center"/>
            </w:pPr>
            <w:r w:rsidRPr="003C1854">
              <w:rPr>
                <w:sz w:val="22"/>
                <w:szCs w:val="22"/>
              </w:rPr>
              <w:t>900,0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B5028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1563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774011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DE18E7" w:rsidRDefault="00CC5726" w:rsidP="00BD7FD0">
            <w:pPr>
              <w:rPr>
                <w:b/>
                <w:highlight w:val="red"/>
              </w:rPr>
            </w:pPr>
          </w:p>
        </w:tc>
        <w:tc>
          <w:tcPr>
            <w:tcW w:w="1987" w:type="dxa"/>
            <w:vMerge/>
          </w:tcPr>
          <w:p w:rsidR="00CC5726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6F5D" w:rsidRDefault="00CC5726" w:rsidP="003C1854">
            <w:pPr>
              <w:ind w:left="-108" w:right="-108"/>
              <w:jc w:val="center"/>
            </w:pPr>
            <w:r w:rsidRPr="00C86384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116F5D" w:rsidRDefault="00CC5726" w:rsidP="00116F5D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C1854" w:rsidRDefault="00CC5726" w:rsidP="00116F5D">
            <w:pPr>
              <w:jc w:val="center"/>
            </w:pPr>
            <w:r w:rsidRPr="003C1854">
              <w:rPr>
                <w:sz w:val="22"/>
                <w:szCs w:val="22"/>
              </w:rPr>
              <w:t>18,3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B5028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1563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774011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DE18E7" w:rsidRDefault="00CC5726" w:rsidP="00BD7FD0">
            <w:pPr>
              <w:rPr>
                <w:b/>
                <w:highlight w:val="red"/>
              </w:rPr>
            </w:pPr>
          </w:p>
        </w:tc>
        <w:tc>
          <w:tcPr>
            <w:tcW w:w="1987" w:type="dxa"/>
            <w:vMerge/>
          </w:tcPr>
          <w:p w:rsidR="00CC5726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116F5D">
            <w:pPr>
              <w:ind w:left="-108" w:right="-108"/>
              <w:jc w:val="center"/>
            </w:pPr>
            <w:r>
              <w:t>гараж</w:t>
            </w:r>
          </w:p>
        </w:tc>
        <w:tc>
          <w:tcPr>
            <w:tcW w:w="1612" w:type="dxa"/>
          </w:tcPr>
          <w:p w:rsidR="00CC5726" w:rsidRDefault="00CC5726" w:rsidP="00116F5D">
            <w:pPr>
              <w:ind w:left="-81" w:right="-108"/>
              <w:jc w:val="center"/>
            </w:pPr>
          </w:p>
          <w:p w:rsidR="00CC5726" w:rsidRDefault="00CC5726" w:rsidP="00001068">
            <w:pPr>
              <w:ind w:right="-108"/>
            </w:pPr>
          </w:p>
          <w:p w:rsidR="00CC5726" w:rsidRPr="00001068" w:rsidRDefault="00CC5726" w:rsidP="00001068">
            <w:pPr>
              <w:ind w:right="-108"/>
              <w:rPr>
                <w:sz w:val="20"/>
                <w:szCs w:val="20"/>
              </w:rPr>
            </w:pPr>
            <w:r w:rsidRPr="0000106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3C1854" w:rsidRDefault="00CC5726" w:rsidP="00116F5D">
            <w:pPr>
              <w:jc w:val="center"/>
            </w:pPr>
            <w:r w:rsidRPr="003C1854">
              <w:rPr>
                <w:sz w:val="22"/>
                <w:szCs w:val="22"/>
              </w:rPr>
              <w:t>23,7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B5028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116F5D" w:rsidRDefault="00CC5726" w:rsidP="00A87801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51563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774011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BD7FD0">
            <w:r w:rsidRPr="00903C02">
              <w:rPr>
                <w:sz w:val="22"/>
                <w:szCs w:val="22"/>
              </w:rPr>
              <w:t xml:space="preserve">Барабаш </w:t>
            </w:r>
          </w:p>
          <w:p w:rsidR="00CC5726" w:rsidRPr="00903C02" w:rsidRDefault="00CC5726" w:rsidP="00BD7FD0">
            <w:r w:rsidRPr="00903C02">
              <w:rPr>
                <w:sz w:val="22"/>
                <w:szCs w:val="22"/>
              </w:rPr>
              <w:t>Игорь</w:t>
            </w:r>
          </w:p>
          <w:p w:rsidR="00CC5726" w:rsidRPr="009E017D" w:rsidRDefault="00CC5726" w:rsidP="00BD7FD0">
            <w:r w:rsidRPr="00903C02">
              <w:rPr>
                <w:sz w:val="22"/>
                <w:szCs w:val="22"/>
              </w:rPr>
              <w:t>Викторович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Н</w:t>
            </w:r>
            <w:r w:rsidRPr="009E017D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 xml:space="preserve"> </w:t>
            </w:r>
            <w:r w:rsidRPr="009E017D">
              <w:rPr>
                <w:sz w:val="22"/>
                <w:szCs w:val="22"/>
              </w:rPr>
              <w:t>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116F5D" w:rsidRDefault="00CC5726" w:rsidP="00116F5D">
            <w:pPr>
              <w:ind w:left="-108" w:right="-108"/>
              <w:jc w:val="center"/>
            </w:pPr>
            <w:r w:rsidRPr="00116F5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116F5D" w:rsidRDefault="00CC5726" w:rsidP="00116F5D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  <w:p w:rsidR="00CC5726" w:rsidRPr="00116F5D" w:rsidRDefault="00CC5726" w:rsidP="00116F5D">
            <w:pPr>
              <w:ind w:right="-108"/>
              <w:jc w:val="both"/>
            </w:pPr>
          </w:p>
        </w:tc>
        <w:tc>
          <w:tcPr>
            <w:tcW w:w="814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116F5D">
              <w:rPr>
                <w:sz w:val="22"/>
                <w:szCs w:val="22"/>
              </w:rPr>
              <w:t>267,0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116F5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51563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A87801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Great Wall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859 565,99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0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BD7FD0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6F5D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ж</w:t>
            </w:r>
            <w:r w:rsidRPr="00116F5D">
              <w:rPr>
                <w:sz w:val="22"/>
                <w:szCs w:val="22"/>
              </w:rPr>
              <w:t>илой дом</w:t>
            </w:r>
          </w:p>
          <w:p w:rsidR="00CC5726" w:rsidRPr="00116F5D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</w:tcPr>
          <w:p w:rsidR="00CC5726" w:rsidRPr="00116F5D" w:rsidRDefault="00CC5726" w:rsidP="0004429C">
            <w:pPr>
              <w:ind w:left="-81" w:right="-108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451563">
            <w:pPr>
              <w:jc w:val="center"/>
            </w:pPr>
            <w:r w:rsidRPr="00116F5D">
              <w:rPr>
                <w:sz w:val="22"/>
                <w:szCs w:val="22"/>
              </w:rPr>
              <w:t>44,7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451563">
            <w:pPr>
              <w:jc w:val="center"/>
            </w:pPr>
            <w:r w:rsidRPr="00116F5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87801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5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t>супруга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6F5D" w:rsidRDefault="00CC5726" w:rsidP="00116F5D">
            <w:pPr>
              <w:ind w:left="-108" w:right="-108"/>
              <w:jc w:val="center"/>
            </w:pPr>
            <w:r w:rsidRPr="00116F5D">
              <w:t>не имеет</w:t>
            </w:r>
          </w:p>
        </w:tc>
        <w:tc>
          <w:tcPr>
            <w:tcW w:w="1612" w:type="dxa"/>
          </w:tcPr>
          <w:p w:rsidR="00CC5726" w:rsidRPr="00116F5D" w:rsidRDefault="00CC5726" w:rsidP="00116F5D">
            <w:pPr>
              <w:ind w:left="-81" w:right="-108"/>
              <w:jc w:val="center"/>
            </w:pPr>
            <w:r w:rsidRPr="00116F5D">
              <w:t>-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116F5D">
              <w:t>-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116F5D">
            <w:pPr>
              <w:jc w:val="center"/>
            </w:pPr>
            <w:r w:rsidRPr="00116F5D">
              <w:t>-</w:t>
            </w:r>
          </w:p>
        </w:tc>
        <w:tc>
          <w:tcPr>
            <w:tcW w:w="1550" w:type="dxa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44,7</w:t>
            </w:r>
          </w:p>
        </w:tc>
        <w:tc>
          <w:tcPr>
            <w:tcW w:w="931" w:type="dxa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134 014,12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39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BD7FD0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6F5D" w:rsidRDefault="00CC5726" w:rsidP="0004429C">
            <w:pPr>
              <w:ind w:left="-108" w:right="-108"/>
              <w:jc w:val="center"/>
            </w:pPr>
            <w:r w:rsidRPr="00116F5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16F5D" w:rsidRDefault="00CC5726" w:rsidP="0004429C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A87801">
            <w:pPr>
              <w:jc w:val="center"/>
            </w:pPr>
            <w:r w:rsidRPr="00116F5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16F5D" w:rsidRDefault="00CC5726" w:rsidP="00515319">
            <w:pPr>
              <w:jc w:val="center"/>
            </w:pPr>
            <w:r w:rsidRPr="00116F5D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116F5D" w:rsidRDefault="00CC5726" w:rsidP="00515319">
            <w:pPr>
              <w:jc w:val="center"/>
            </w:pPr>
            <w:r w:rsidRPr="00116F5D">
              <w:rPr>
                <w:sz w:val="22"/>
                <w:szCs w:val="22"/>
              </w:rPr>
              <w:t>44,7</w:t>
            </w:r>
          </w:p>
        </w:tc>
        <w:tc>
          <w:tcPr>
            <w:tcW w:w="931" w:type="dxa"/>
            <w:vAlign w:val="center"/>
          </w:tcPr>
          <w:p w:rsidR="00CC5726" w:rsidRPr="00116F5D" w:rsidRDefault="00CC5726" w:rsidP="00515319">
            <w:pPr>
              <w:jc w:val="center"/>
            </w:pPr>
            <w:r w:rsidRPr="00116F5D"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87801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40"/>
        </w:trPr>
        <w:tc>
          <w:tcPr>
            <w:tcW w:w="526" w:type="dxa"/>
            <w:vMerge w:val="restart"/>
          </w:tcPr>
          <w:p w:rsidR="00CC5726" w:rsidRPr="00903C02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BD7FD0">
            <w:r w:rsidRPr="00903C02">
              <w:rPr>
                <w:sz w:val="22"/>
                <w:szCs w:val="22"/>
              </w:rPr>
              <w:t xml:space="preserve">Поветкин Иван Александрович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t>Заместитель начальника инспекционного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116F5D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16F5D" w:rsidRDefault="00CC5726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16F5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rPr>
                <w:sz w:val="22"/>
                <w:szCs w:val="22"/>
              </w:rPr>
              <w:t>57,1</w:t>
            </w:r>
          </w:p>
        </w:tc>
        <w:tc>
          <w:tcPr>
            <w:tcW w:w="931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A87801">
            <w:pPr>
              <w:jc w:val="center"/>
            </w:pPr>
            <w:r>
              <w:rPr>
                <w:sz w:val="22"/>
                <w:szCs w:val="22"/>
              </w:rPr>
              <w:t>Лада Гранта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452 261,13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2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BF316F" w:rsidRDefault="00CC5726" w:rsidP="00BD7FD0">
            <w:pPr>
              <w:rPr>
                <w:b/>
              </w:rPr>
            </w:pPr>
          </w:p>
        </w:tc>
        <w:tc>
          <w:tcPr>
            <w:tcW w:w="1987" w:type="dxa"/>
            <w:vMerge/>
          </w:tcPr>
          <w:p w:rsidR="00CC5726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Default="00CC5726" w:rsidP="00A87801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Default="00CC5726" w:rsidP="00A87801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rPr>
                <w:sz w:val="22"/>
                <w:szCs w:val="22"/>
              </w:rPr>
              <w:t>730,0</w:t>
            </w:r>
          </w:p>
        </w:tc>
        <w:tc>
          <w:tcPr>
            <w:tcW w:w="931" w:type="dxa"/>
            <w:vAlign w:val="center"/>
          </w:tcPr>
          <w:p w:rsidR="00CC5726" w:rsidRPr="00116F5D" w:rsidRDefault="00CC5726" w:rsidP="00515319">
            <w:pPr>
              <w:jc w:val="center"/>
            </w:pPr>
            <w: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Default="00CC5726" w:rsidP="00A87801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60"/>
        </w:trPr>
        <w:tc>
          <w:tcPr>
            <w:tcW w:w="526" w:type="dxa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BD7FD0">
            <w:r w:rsidRPr="00903C02">
              <w:rPr>
                <w:sz w:val="22"/>
                <w:szCs w:val="22"/>
              </w:rPr>
              <w:t xml:space="preserve">Волков Владислав Вячеславович </w:t>
            </w:r>
          </w:p>
        </w:tc>
        <w:tc>
          <w:tcPr>
            <w:tcW w:w="1987" w:type="dxa"/>
          </w:tcPr>
          <w:p w:rsidR="00CC5726" w:rsidRDefault="00CC5726" w:rsidP="00D6494E">
            <w:pPr>
              <w:jc w:val="center"/>
            </w:pPr>
            <w:r>
              <w:t>Заместитель начальника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116F5D" w:rsidRDefault="00CC5726" w:rsidP="004476E9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12" w:type="dxa"/>
            <w:vAlign w:val="center"/>
          </w:tcPr>
          <w:p w:rsidR="00CC5726" w:rsidRPr="00116F5D" w:rsidRDefault="00CC5726" w:rsidP="004476E9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4476E9">
            <w:pPr>
              <w:jc w:val="center"/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4476E9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Default="00CC5726" w:rsidP="00515319">
            <w:pPr>
              <w:jc w:val="center"/>
            </w:pPr>
            <w:r>
              <w:t>-</w:t>
            </w:r>
          </w:p>
        </w:tc>
        <w:tc>
          <w:tcPr>
            <w:tcW w:w="941" w:type="dxa"/>
            <w:vAlign w:val="center"/>
          </w:tcPr>
          <w:p w:rsidR="00CC5726" w:rsidRDefault="00CC5726" w:rsidP="0051531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Default="00CC5726" w:rsidP="00515319">
            <w:pPr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CC5726" w:rsidRDefault="00CC5726" w:rsidP="00A87801">
            <w:pPr>
              <w:jc w:val="center"/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1260" w:type="dxa"/>
            <w:vAlign w:val="center"/>
          </w:tcPr>
          <w:p w:rsidR="00CC5726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598 222,86</w:t>
            </w:r>
          </w:p>
        </w:tc>
        <w:tc>
          <w:tcPr>
            <w:tcW w:w="579" w:type="dxa"/>
            <w:gridSpan w:val="2"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82"/>
        </w:trPr>
        <w:tc>
          <w:tcPr>
            <w:tcW w:w="526" w:type="dxa"/>
            <w:vMerge w:val="restart"/>
            <w:vAlign w:val="center"/>
          </w:tcPr>
          <w:p w:rsidR="00CC5726" w:rsidRPr="00903C02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Харина</w:t>
            </w:r>
          </w:p>
          <w:p w:rsidR="00CC5726" w:rsidRPr="00903C02" w:rsidRDefault="00CC5726" w:rsidP="005A7859">
            <w:r w:rsidRPr="00903C02">
              <w:rPr>
                <w:sz w:val="22"/>
                <w:szCs w:val="22"/>
              </w:rPr>
              <w:t>Екатерина Евгеньевна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Default="00CC5726" w:rsidP="004476E9">
            <w:pPr>
              <w:ind w:left="-108" w:right="-108"/>
              <w:jc w:val="center"/>
            </w:pPr>
            <w:r>
              <w:t>не имеет</w:t>
            </w:r>
          </w:p>
        </w:tc>
        <w:tc>
          <w:tcPr>
            <w:tcW w:w="1612" w:type="dxa"/>
            <w:vAlign w:val="center"/>
          </w:tcPr>
          <w:p w:rsidR="00CC5726" w:rsidRDefault="00CC5726" w:rsidP="004476E9">
            <w:pPr>
              <w:ind w:left="-81" w:right="-108"/>
              <w:jc w:val="center"/>
            </w:pPr>
            <w:r>
              <w:t>-</w:t>
            </w:r>
          </w:p>
        </w:tc>
        <w:tc>
          <w:tcPr>
            <w:tcW w:w="814" w:type="dxa"/>
            <w:vAlign w:val="center"/>
          </w:tcPr>
          <w:p w:rsidR="00CC5726" w:rsidRDefault="00CC5726" w:rsidP="004476E9">
            <w:pPr>
              <w:jc w:val="center"/>
            </w:pPr>
            <w:r>
              <w:t>-</w:t>
            </w:r>
          </w:p>
        </w:tc>
        <w:tc>
          <w:tcPr>
            <w:tcW w:w="985" w:type="dxa"/>
            <w:vAlign w:val="center"/>
          </w:tcPr>
          <w:p w:rsidR="00CC5726" w:rsidRDefault="00CC5726" w:rsidP="004476E9">
            <w:pPr>
              <w:jc w:val="center"/>
            </w:pPr>
            <w:r>
              <w:t>-</w:t>
            </w:r>
          </w:p>
        </w:tc>
        <w:tc>
          <w:tcPr>
            <w:tcW w:w="1550" w:type="dxa"/>
            <w:vAlign w:val="center"/>
          </w:tcPr>
          <w:p w:rsidR="00CC5726" w:rsidRPr="001C5BBB" w:rsidRDefault="00CC5726" w:rsidP="004476E9">
            <w:pPr>
              <w:jc w:val="center"/>
            </w:pPr>
            <w:r w:rsidRPr="001C5BBB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C5BBB" w:rsidRDefault="00CC5726" w:rsidP="004476E9">
            <w:pPr>
              <w:jc w:val="center"/>
            </w:pPr>
            <w:r w:rsidRPr="001C5BBB">
              <w:rPr>
                <w:sz w:val="22"/>
                <w:szCs w:val="22"/>
              </w:rPr>
              <w:t>55,5</w:t>
            </w:r>
          </w:p>
        </w:tc>
        <w:tc>
          <w:tcPr>
            <w:tcW w:w="931" w:type="dxa"/>
            <w:vAlign w:val="center"/>
          </w:tcPr>
          <w:p w:rsidR="00CC5726" w:rsidRPr="001C5BBB" w:rsidRDefault="00CC5726" w:rsidP="004476E9">
            <w:pPr>
              <w:jc w:val="center"/>
            </w:pPr>
            <w:r w:rsidRPr="001C5BBB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3707E9">
            <w:pPr>
              <w:jc w:val="center"/>
              <w:rPr>
                <w:lang w:val="en-US"/>
              </w:rPr>
            </w:pPr>
            <w:r w:rsidRPr="009E017D">
              <w:rPr>
                <w:bCs/>
                <w:sz w:val="22"/>
                <w:szCs w:val="22"/>
                <w:lang w:val="en-US"/>
              </w:rPr>
              <w:t>PEHO DUSTER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198 983,95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93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6C8A" w:rsidRDefault="00CC5726" w:rsidP="0004429C">
            <w:pPr>
              <w:ind w:left="-108" w:right="-108"/>
              <w:jc w:val="center"/>
            </w:pPr>
            <w:r w:rsidRPr="00D36C8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D36C8A" w:rsidRDefault="00CC5726" w:rsidP="0004429C">
            <w:pPr>
              <w:ind w:left="-81" w:right="-108"/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D36C8A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D36C8A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36C8A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36C8A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55,5</w:t>
            </w:r>
          </w:p>
        </w:tc>
        <w:tc>
          <w:tcPr>
            <w:tcW w:w="931" w:type="dxa"/>
            <w:vAlign w:val="center"/>
          </w:tcPr>
          <w:p w:rsidR="00CC5726" w:rsidRPr="00D36C8A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Default="00CC5726" w:rsidP="003707E9">
            <w:pPr>
              <w:jc w:val="center"/>
            </w:pPr>
            <w:r w:rsidRPr="00D36C8A">
              <w:rPr>
                <w:sz w:val="22"/>
                <w:szCs w:val="22"/>
              </w:rPr>
              <w:t>ВАЗ 21099</w:t>
            </w:r>
          </w:p>
          <w:p w:rsidR="00CC5726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</w:t>
            </w:r>
            <w:r>
              <w:rPr>
                <w:sz w:val="22"/>
                <w:szCs w:val="22"/>
              </w:rPr>
              <w:t>ь</w:t>
            </w:r>
          </w:p>
          <w:p w:rsidR="00CC5726" w:rsidRPr="00D36C8A" w:rsidRDefault="00CC5726" w:rsidP="003707E9">
            <w:pPr>
              <w:jc w:val="center"/>
            </w:pPr>
            <w:r>
              <w:rPr>
                <w:sz w:val="22"/>
                <w:szCs w:val="22"/>
                <w:lang w:val="en-US"/>
              </w:rPr>
              <w:t>Mazda</w:t>
            </w:r>
            <w:r w:rsidRPr="00DE18E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Titan</w:t>
            </w:r>
          </w:p>
        </w:tc>
        <w:tc>
          <w:tcPr>
            <w:tcW w:w="1260" w:type="dxa"/>
            <w:vAlign w:val="center"/>
          </w:tcPr>
          <w:p w:rsidR="00CC5726" w:rsidRPr="00D36C8A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110 664,00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5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6C8A" w:rsidRDefault="00CC5726" w:rsidP="0004429C">
            <w:pPr>
              <w:ind w:left="-108" w:right="-108"/>
              <w:jc w:val="center"/>
            </w:pPr>
            <w:r w:rsidRPr="00D36C8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D36C8A" w:rsidRDefault="00CC5726" w:rsidP="0004429C">
            <w:pPr>
              <w:ind w:left="-81" w:right="-108"/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55,5</w:t>
            </w:r>
          </w:p>
        </w:tc>
        <w:tc>
          <w:tcPr>
            <w:tcW w:w="931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6068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6C8A" w:rsidRDefault="00CC5726" w:rsidP="0004429C">
            <w:pPr>
              <w:ind w:left="-108" w:right="-108"/>
              <w:jc w:val="center"/>
            </w:pPr>
            <w:r w:rsidRPr="00D36C8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D36C8A" w:rsidRDefault="00CC5726" w:rsidP="0004429C">
            <w:pPr>
              <w:ind w:left="-81" w:right="-108"/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55,5</w:t>
            </w:r>
          </w:p>
        </w:tc>
        <w:tc>
          <w:tcPr>
            <w:tcW w:w="931" w:type="dxa"/>
            <w:vAlign w:val="center"/>
          </w:tcPr>
          <w:p w:rsidR="00CC5726" w:rsidRPr="00D36C8A" w:rsidRDefault="00CC5726" w:rsidP="00A6068D">
            <w:pPr>
              <w:jc w:val="center"/>
            </w:pPr>
            <w:r w:rsidRPr="00D36C8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A6068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Каламбет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Светлана Сергеевна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525977" w:rsidRDefault="00CC5726" w:rsidP="0004429C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25977" w:rsidRDefault="00CC5726" w:rsidP="0004429C">
            <w:pPr>
              <w:ind w:left="-81" w:right="-108"/>
              <w:jc w:val="center"/>
            </w:pPr>
            <w:r w:rsidRPr="00525977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23,1</w:t>
            </w:r>
          </w:p>
        </w:tc>
        <w:tc>
          <w:tcPr>
            <w:tcW w:w="985" w:type="dxa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426 227,49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8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D17269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Default="00CC5726" w:rsidP="00D17269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</w:t>
            </w:r>
          </w:p>
          <w:p w:rsidR="00CC5726" w:rsidRPr="00525977" w:rsidRDefault="00CC5726" w:rsidP="00D17269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(1/4)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D17269">
            <w:pPr>
              <w:jc w:val="center"/>
            </w:pPr>
            <w:r w:rsidRPr="00525977">
              <w:rPr>
                <w:sz w:val="22"/>
                <w:szCs w:val="22"/>
              </w:rPr>
              <w:t>23,5</w:t>
            </w:r>
          </w:p>
        </w:tc>
        <w:tc>
          <w:tcPr>
            <w:tcW w:w="985" w:type="dxa"/>
            <w:vAlign w:val="center"/>
          </w:tcPr>
          <w:p w:rsidR="00CC5726" w:rsidRPr="00525977" w:rsidRDefault="00CC5726" w:rsidP="00D17269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3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525977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</w:tcPr>
          <w:p w:rsidR="00CC5726" w:rsidRPr="00525977" w:rsidRDefault="00CC5726" w:rsidP="00525977">
            <w:pPr>
              <w:jc w:val="center"/>
            </w:pPr>
            <w:r w:rsidRPr="00525977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525977">
            <w:pPr>
              <w:jc w:val="center"/>
            </w:pPr>
            <w:r w:rsidRPr="00525977">
              <w:rPr>
                <w:sz w:val="22"/>
                <w:szCs w:val="22"/>
              </w:rPr>
              <w:t>23,1</w:t>
            </w:r>
          </w:p>
        </w:tc>
        <w:tc>
          <w:tcPr>
            <w:tcW w:w="985" w:type="dxa"/>
            <w:vAlign w:val="center"/>
          </w:tcPr>
          <w:p w:rsidR="00CC5726" w:rsidRDefault="00CC5726" w:rsidP="00525977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  <w:p w:rsidR="00CC5726" w:rsidRDefault="00CC5726" w:rsidP="00525977">
            <w:pPr>
              <w:jc w:val="center"/>
            </w:pPr>
          </w:p>
          <w:p w:rsidR="00CC5726" w:rsidRPr="00525977" w:rsidRDefault="00CC5726" w:rsidP="00525977">
            <w:pPr>
              <w:jc w:val="center"/>
            </w:pPr>
          </w:p>
        </w:tc>
        <w:tc>
          <w:tcPr>
            <w:tcW w:w="1550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Honda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Accord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437 411,77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5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525977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Default="00CC5726" w:rsidP="00525977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</w:t>
            </w:r>
          </w:p>
          <w:p w:rsidR="00CC5726" w:rsidRPr="00525977" w:rsidRDefault="00CC5726" w:rsidP="00525977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(1/4)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525977">
            <w:pPr>
              <w:jc w:val="center"/>
            </w:pPr>
            <w:r w:rsidRPr="00525977">
              <w:rPr>
                <w:sz w:val="22"/>
                <w:szCs w:val="22"/>
              </w:rPr>
              <w:t>23,5</w:t>
            </w:r>
          </w:p>
        </w:tc>
        <w:tc>
          <w:tcPr>
            <w:tcW w:w="985" w:type="dxa"/>
            <w:vAlign w:val="center"/>
          </w:tcPr>
          <w:p w:rsidR="00CC5726" w:rsidRDefault="00CC5726" w:rsidP="00525977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  <w:p w:rsidR="00CC5726" w:rsidRPr="00525977" w:rsidRDefault="00CC5726" w:rsidP="00525977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91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04429C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</w:tcPr>
          <w:p w:rsidR="00CC5726" w:rsidRPr="00525977" w:rsidRDefault="00CC5726" w:rsidP="00D33465">
            <w:pPr>
              <w:jc w:val="center"/>
            </w:pPr>
            <w:r w:rsidRPr="00525977"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23,1</w:t>
            </w:r>
          </w:p>
        </w:tc>
        <w:tc>
          <w:tcPr>
            <w:tcW w:w="985" w:type="dxa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2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525977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Default="00CC5726" w:rsidP="00525977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</w:t>
            </w:r>
          </w:p>
          <w:p w:rsidR="00CC5726" w:rsidRPr="00525977" w:rsidRDefault="00CC5726" w:rsidP="00525977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(1/4)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85" w:type="dxa"/>
            <w:vAlign w:val="center"/>
          </w:tcPr>
          <w:p w:rsidR="00CC5726" w:rsidRPr="00525977" w:rsidRDefault="00CC5726" w:rsidP="003707E9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48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25977" w:rsidRDefault="00CC5726" w:rsidP="000B736E">
            <w:pPr>
              <w:ind w:left="-108" w:right="-108"/>
              <w:jc w:val="center"/>
            </w:pPr>
            <w:r w:rsidRPr="00525977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Default="00CC5726" w:rsidP="000B736E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</w:t>
            </w:r>
          </w:p>
          <w:p w:rsidR="00CC5726" w:rsidRPr="00525977" w:rsidRDefault="00CC5726" w:rsidP="000B736E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(1/4)</w:t>
            </w:r>
          </w:p>
        </w:tc>
        <w:tc>
          <w:tcPr>
            <w:tcW w:w="814" w:type="dxa"/>
            <w:vAlign w:val="center"/>
          </w:tcPr>
          <w:p w:rsidR="00CC5726" w:rsidRPr="00525977" w:rsidRDefault="00CC5726" w:rsidP="000B736E">
            <w:pPr>
              <w:jc w:val="center"/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85" w:type="dxa"/>
            <w:vAlign w:val="center"/>
          </w:tcPr>
          <w:p w:rsidR="00CC5726" w:rsidRPr="00525977" w:rsidRDefault="00CC5726" w:rsidP="000B736E">
            <w:pPr>
              <w:jc w:val="center"/>
            </w:pPr>
            <w:r w:rsidRPr="00525977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840FBA" w:rsidRDefault="00CC5726" w:rsidP="003707E9">
            <w:pPr>
              <w:jc w:val="center"/>
            </w:pPr>
            <w:r w:rsidRPr="00840FBA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95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Мельник</w:t>
            </w:r>
          </w:p>
          <w:p w:rsidR="00CC5726" w:rsidRPr="009E017D" w:rsidRDefault="00CC5726" w:rsidP="005A7859">
            <w:r w:rsidRPr="00903C02">
              <w:rPr>
                <w:sz w:val="22"/>
                <w:szCs w:val="22"/>
              </w:rPr>
              <w:t>Владимир Андреевич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8148BC" w:rsidRDefault="00CC5726" w:rsidP="0004429C">
            <w:pPr>
              <w:ind w:left="-81" w:right="-108"/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8148BC" w:rsidRDefault="00CC5726" w:rsidP="007B747D">
            <w:pPr>
              <w:jc w:val="center"/>
            </w:pPr>
            <w:r w:rsidRPr="008148BC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8148BC" w:rsidRDefault="00CC5726" w:rsidP="007B747D">
            <w:pPr>
              <w:jc w:val="center"/>
            </w:pPr>
            <w:r w:rsidRPr="008148BC">
              <w:rPr>
                <w:sz w:val="22"/>
                <w:szCs w:val="22"/>
              </w:rPr>
              <w:t>31,4</w:t>
            </w:r>
          </w:p>
        </w:tc>
        <w:tc>
          <w:tcPr>
            <w:tcW w:w="931" w:type="dxa"/>
            <w:vAlign w:val="center"/>
          </w:tcPr>
          <w:p w:rsidR="00CC5726" w:rsidRPr="008148BC" w:rsidRDefault="00CC5726" w:rsidP="007B747D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446 547,49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03C02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Быковская</w:t>
            </w:r>
          </w:p>
          <w:p w:rsidR="00CC5726" w:rsidRPr="00903C02" w:rsidRDefault="00CC5726" w:rsidP="005A7859">
            <w:r w:rsidRPr="00903C02">
              <w:rPr>
                <w:sz w:val="22"/>
                <w:szCs w:val="22"/>
              </w:rPr>
              <w:t>Юлия</w:t>
            </w:r>
          </w:p>
          <w:p w:rsidR="00CC5726" w:rsidRPr="00903C02" w:rsidRDefault="00CC5726" w:rsidP="005A7859">
            <w:r w:rsidRPr="00903C02">
              <w:rPr>
                <w:sz w:val="22"/>
                <w:szCs w:val="22"/>
              </w:rPr>
              <w:t>Михайловна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0639FF" w:rsidRDefault="00CC5726" w:rsidP="0004429C">
            <w:pPr>
              <w:ind w:left="-108" w:right="-108"/>
              <w:jc w:val="center"/>
            </w:pPr>
            <w:r w:rsidRPr="000639F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04429C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3707E9">
            <w:pPr>
              <w:jc w:val="center"/>
            </w:pPr>
            <w:r w:rsidRPr="000639FF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3707E9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0639FF" w:rsidRDefault="00CC5726" w:rsidP="003707E9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0639FF" w:rsidRDefault="00CC5726" w:rsidP="003707E9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0639FF" w:rsidRDefault="00CC5726" w:rsidP="003707E9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416 502,12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38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51709D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34,0</w:t>
            </w:r>
          </w:p>
        </w:tc>
        <w:tc>
          <w:tcPr>
            <w:tcW w:w="931" w:type="dxa"/>
            <w:vAlign w:val="center"/>
          </w:tcPr>
          <w:p w:rsidR="00CC5726" w:rsidRPr="000639FF" w:rsidRDefault="00CC5726" w:rsidP="0051709D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ВАЗ 21102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6,91</w:t>
            </w:r>
          </w:p>
        </w:tc>
        <w:tc>
          <w:tcPr>
            <w:tcW w:w="579" w:type="dxa"/>
            <w:gridSpan w:val="2"/>
            <w:vAlign w:val="center"/>
          </w:tcPr>
          <w:p w:rsidR="00CC5726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Default="00CC5726" w:rsidP="00865835">
            <w:pPr>
              <w:jc w:val="center"/>
            </w:pPr>
          </w:p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5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C25B50">
              <w:rPr>
                <w:sz w:val="22"/>
                <w:szCs w:val="22"/>
              </w:rPr>
              <w:t>несовершеннолетний ребёнок</w:t>
            </w:r>
          </w:p>
          <w:p w:rsidR="00CC5726" w:rsidRDefault="00CC5726" w:rsidP="005A7859"/>
          <w:p w:rsidR="00CC5726" w:rsidRPr="00C25B50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0639FF" w:rsidRDefault="00CC5726" w:rsidP="00101AC9">
            <w:pPr>
              <w:ind w:left="-81" w:right="-108"/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34,0</w:t>
            </w:r>
          </w:p>
        </w:tc>
        <w:tc>
          <w:tcPr>
            <w:tcW w:w="931" w:type="dxa"/>
            <w:vAlign w:val="center"/>
          </w:tcPr>
          <w:p w:rsidR="00CC5726" w:rsidRPr="000639FF" w:rsidRDefault="00CC5726" w:rsidP="00101AC9">
            <w:pPr>
              <w:jc w:val="center"/>
            </w:pPr>
            <w:r w:rsidRPr="000639F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03C02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7568D5">
            <w:r w:rsidRPr="00903C02">
              <w:rPr>
                <w:sz w:val="22"/>
                <w:szCs w:val="22"/>
              </w:rPr>
              <w:t>Ермоленко Никита Витальевич</w:t>
            </w:r>
          </w:p>
          <w:p w:rsidR="00CC5726" w:rsidRDefault="00CC5726" w:rsidP="007568D5"/>
          <w:p w:rsidR="00CC5726" w:rsidRDefault="00CC5726" w:rsidP="007568D5"/>
          <w:p w:rsidR="00CC5726" w:rsidRPr="00903C02" w:rsidRDefault="00CC5726" w:rsidP="007568D5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 xml:space="preserve">Главный </w:t>
            </w:r>
            <w:r w:rsidRPr="009E017D">
              <w:rPr>
                <w:sz w:val="22"/>
                <w:szCs w:val="22"/>
              </w:rPr>
              <w:t>специалист инспекционного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470F51" w:rsidRDefault="00CC5726" w:rsidP="0004429C">
            <w:pPr>
              <w:ind w:left="-108" w:right="-108"/>
              <w:jc w:val="center"/>
            </w:pPr>
            <w:r w:rsidRPr="00470F5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470F51" w:rsidRDefault="00CC5726" w:rsidP="0004429C">
            <w:pPr>
              <w:ind w:left="-81" w:right="-108"/>
              <w:jc w:val="center"/>
            </w:pPr>
            <w:r w:rsidRPr="00470F5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470F51" w:rsidRDefault="00CC5726" w:rsidP="003707E9">
            <w:pPr>
              <w:jc w:val="center"/>
            </w:pPr>
            <w:r w:rsidRPr="00470F5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470F51" w:rsidRDefault="00CC5726" w:rsidP="003707E9">
            <w:pPr>
              <w:jc w:val="center"/>
            </w:pPr>
            <w:r w:rsidRPr="00470F5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49,2</w:t>
            </w:r>
          </w:p>
        </w:tc>
        <w:tc>
          <w:tcPr>
            <w:tcW w:w="931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3707E9">
            <w:pPr>
              <w:jc w:val="center"/>
            </w:pPr>
            <w:r>
              <w:t>КИА РИО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622 774,41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7568D5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1171,0</w:t>
            </w:r>
          </w:p>
        </w:tc>
        <w:tc>
          <w:tcPr>
            <w:tcW w:w="931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13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7568D5">
            <w:r w:rsidRPr="00903C02">
              <w:t>Десятниченко Галина Александровна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B826B6" w:rsidRDefault="00CC5726" w:rsidP="009578D3">
            <w:pPr>
              <w:ind w:left="-108" w:right="-108"/>
              <w:jc w:val="center"/>
            </w:pPr>
            <w:r w:rsidRPr="00B826B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826B6" w:rsidRDefault="00CC5726" w:rsidP="0040442D">
            <w:pPr>
              <w:jc w:val="center"/>
            </w:pPr>
            <w:r w:rsidRPr="00B826B6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B826B6" w:rsidRDefault="00CC5726" w:rsidP="0040442D">
            <w:pPr>
              <w:jc w:val="center"/>
            </w:pPr>
            <w:r w:rsidRPr="00B826B6">
              <w:rPr>
                <w:sz w:val="22"/>
                <w:szCs w:val="22"/>
              </w:rPr>
              <w:t>951,0</w:t>
            </w:r>
          </w:p>
        </w:tc>
        <w:tc>
          <w:tcPr>
            <w:tcW w:w="985" w:type="dxa"/>
            <w:vAlign w:val="center"/>
          </w:tcPr>
          <w:p w:rsidR="00CC5726" w:rsidRPr="00B826B6" w:rsidRDefault="00CC5726" w:rsidP="009578D3">
            <w:pPr>
              <w:jc w:val="center"/>
            </w:pPr>
            <w:r w:rsidRPr="00B826B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DF6830" w:rsidRDefault="00CC5726" w:rsidP="003707E9">
            <w:pPr>
              <w:jc w:val="center"/>
            </w:pPr>
            <w:r w:rsidRPr="00DF683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DF6830" w:rsidRDefault="00CC5726" w:rsidP="003707E9">
            <w:pPr>
              <w:jc w:val="center"/>
            </w:pPr>
            <w:r w:rsidRPr="00DF683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DF6830" w:rsidRDefault="00CC5726" w:rsidP="003707E9">
            <w:pPr>
              <w:jc w:val="center"/>
            </w:pPr>
            <w:r w:rsidRPr="00DF683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0442D">
            <w:pPr>
              <w:jc w:val="center"/>
            </w:pPr>
            <w:r w:rsidRPr="009E017D">
              <w:rPr>
                <w:sz w:val="22"/>
                <w:szCs w:val="22"/>
              </w:rPr>
              <w:t>Автомобиль</w:t>
            </w:r>
          </w:p>
          <w:p w:rsidR="00CC5726" w:rsidRPr="00CA4AEE" w:rsidRDefault="00CC5726" w:rsidP="0040442D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Лада </w:t>
            </w:r>
            <w:r>
              <w:rPr>
                <w:sz w:val="22"/>
                <w:szCs w:val="22"/>
                <w:lang w:val="en-US"/>
              </w:rPr>
              <w:t>Priora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590 227,78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7568D5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826B6" w:rsidRDefault="00CC5726" w:rsidP="009578D3">
            <w:pPr>
              <w:ind w:left="-108" w:right="-108"/>
              <w:jc w:val="center"/>
            </w:pPr>
            <w:r w:rsidRPr="00B826B6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B826B6" w:rsidRDefault="00CC5726" w:rsidP="009578D3">
            <w:pPr>
              <w:ind w:left="-81" w:right="-108"/>
              <w:jc w:val="center"/>
            </w:pPr>
            <w:r w:rsidRPr="00B826B6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B826B6" w:rsidRDefault="00CC5726" w:rsidP="009578D3">
            <w:pPr>
              <w:jc w:val="center"/>
            </w:pPr>
            <w:r w:rsidRPr="00B826B6">
              <w:rPr>
                <w:sz w:val="22"/>
                <w:szCs w:val="22"/>
              </w:rPr>
              <w:t>53,8</w:t>
            </w:r>
          </w:p>
        </w:tc>
        <w:tc>
          <w:tcPr>
            <w:tcW w:w="985" w:type="dxa"/>
            <w:vAlign w:val="center"/>
          </w:tcPr>
          <w:p w:rsidR="00CC5726" w:rsidRDefault="00CC5726" w:rsidP="009578D3">
            <w:pPr>
              <w:jc w:val="center"/>
            </w:pPr>
            <w:r w:rsidRPr="00B826B6">
              <w:rPr>
                <w:sz w:val="22"/>
                <w:szCs w:val="22"/>
              </w:rPr>
              <w:t>Россия</w:t>
            </w:r>
          </w:p>
          <w:p w:rsidR="00CC5726" w:rsidRDefault="00CC5726" w:rsidP="009578D3">
            <w:pPr>
              <w:jc w:val="center"/>
            </w:pPr>
          </w:p>
          <w:p w:rsidR="00CC5726" w:rsidRPr="00B826B6" w:rsidRDefault="00CC5726" w:rsidP="009578D3">
            <w:pPr>
              <w:jc w:val="center"/>
            </w:pP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9578D3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50DD6" w:rsidRDefault="00CC5726" w:rsidP="009578D3">
            <w:pPr>
              <w:ind w:left="-108" w:right="-108"/>
              <w:jc w:val="center"/>
            </w:pPr>
            <w:r w:rsidRPr="00250DD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50DD6" w:rsidRDefault="00CC5726" w:rsidP="009578D3">
            <w:pPr>
              <w:jc w:val="center"/>
            </w:pPr>
            <w:r w:rsidRPr="00250DD6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250DD6" w:rsidRDefault="00CC5726" w:rsidP="009578D3">
            <w:pPr>
              <w:jc w:val="center"/>
            </w:pPr>
            <w:r w:rsidRPr="00250DD6">
              <w:rPr>
                <w:sz w:val="22"/>
                <w:szCs w:val="22"/>
              </w:rPr>
              <w:t>951,0</w:t>
            </w:r>
          </w:p>
        </w:tc>
        <w:tc>
          <w:tcPr>
            <w:tcW w:w="985" w:type="dxa"/>
            <w:vAlign w:val="center"/>
          </w:tcPr>
          <w:p w:rsidR="00CC5726" w:rsidRPr="00250DD6" w:rsidRDefault="00CC5726" w:rsidP="009578D3">
            <w:pPr>
              <w:jc w:val="center"/>
            </w:pPr>
            <w:r w:rsidRPr="00250D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CA4AEE" w:rsidRDefault="00CC5726" w:rsidP="003707E9">
            <w:pPr>
              <w:jc w:val="center"/>
            </w:pPr>
            <w:r w:rsidRPr="00CA4AE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CA4AEE" w:rsidRDefault="00CC5726" w:rsidP="003707E9">
            <w:pPr>
              <w:jc w:val="center"/>
            </w:pPr>
            <w:r w:rsidRPr="00CA4AEE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CA4AEE" w:rsidRDefault="00CC5726" w:rsidP="003707E9">
            <w:pPr>
              <w:jc w:val="center"/>
            </w:pPr>
            <w:r w:rsidRPr="00CA4AEE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3707E9">
            <w:pPr>
              <w:jc w:val="center"/>
            </w:pPr>
            <w:r w:rsidRPr="009E017D">
              <w:t xml:space="preserve">Автомобиль </w:t>
            </w:r>
            <w:r w:rsidRPr="00250DD6">
              <w:rPr>
                <w:sz w:val="22"/>
                <w:szCs w:val="22"/>
              </w:rPr>
              <w:t xml:space="preserve">Лада </w:t>
            </w:r>
            <w:r>
              <w:rPr>
                <w:sz w:val="22"/>
                <w:szCs w:val="22"/>
              </w:rPr>
              <w:t>Гранта</w:t>
            </w:r>
          </w:p>
          <w:p w:rsidR="00CC5726" w:rsidRDefault="00CC5726" w:rsidP="003707E9">
            <w:pPr>
              <w:jc w:val="center"/>
            </w:pPr>
          </w:p>
          <w:p w:rsidR="00CC5726" w:rsidRPr="0010054D" w:rsidRDefault="00CC5726" w:rsidP="003707E9">
            <w:pPr>
              <w:jc w:val="center"/>
            </w:pPr>
            <w:r w:rsidRPr="0010054D">
              <w:rPr>
                <w:sz w:val="22"/>
                <w:szCs w:val="22"/>
              </w:rPr>
              <w:t>Автомобили грузовые</w:t>
            </w:r>
          </w:p>
          <w:p w:rsidR="00CC5726" w:rsidRPr="009E017D" w:rsidRDefault="00CC5726" w:rsidP="003707E9">
            <w:pPr>
              <w:jc w:val="center"/>
            </w:pPr>
            <w:r w:rsidRPr="009E017D">
              <w:t>Скания, Треллер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250DD6" w:rsidRDefault="00CC5726" w:rsidP="00865835">
            <w:pPr>
              <w:jc w:val="center"/>
            </w:pPr>
            <w:r>
              <w:rPr>
                <w:sz w:val="22"/>
                <w:szCs w:val="22"/>
                <w:lang w:val="en-US"/>
              </w:rPr>
              <w:t>241 701</w:t>
            </w:r>
            <w:r>
              <w:rPr>
                <w:sz w:val="22"/>
                <w:szCs w:val="22"/>
              </w:rPr>
              <w:t>,54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50DD6" w:rsidRDefault="00CC5726" w:rsidP="009578D3">
            <w:pPr>
              <w:ind w:left="-108" w:right="-108"/>
              <w:jc w:val="center"/>
            </w:pPr>
            <w:r w:rsidRPr="00250DD6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50DD6" w:rsidRDefault="00CC5726" w:rsidP="009578D3">
            <w:pPr>
              <w:ind w:left="-81" w:right="-108"/>
              <w:jc w:val="center"/>
            </w:pPr>
            <w:r w:rsidRPr="00250DD6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250DD6" w:rsidRDefault="00CC5726" w:rsidP="009578D3">
            <w:pPr>
              <w:jc w:val="center"/>
            </w:pPr>
            <w:r w:rsidRPr="00250DD6">
              <w:rPr>
                <w:sz w:val="22"/>
                <w:szCs w:val="22"/>
              </w:rPr>
              <w:t>53,8</w:t>
            </w:r>
          </w:p>
        </w:tc>
        <w:tc>
          <w:tcPr>
            <w:tcW w:w="985" w:type="dxa"/>
            <w:vAlign w:val="center"/>
          </w:tcPr>
          <w:p w:rsidR="00CC5726" w:rsidRPr="00250DD6" w:rsidRDefault="00CC5726" w:rsidP="009578D3">
            <w:pPr>
              <w:jc w:val="center"/>
            </w:pPr>
            <w:r w:rsidRPr="00250D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0054D" w:rsidRDefault="00CC5726" w:rsidP="009578D3">
            <w:pPr>
              <w:ind w:left="-108" w:right="-108"/>
              <w:jc w:val="center"/>
            </w:pPr>
            <w:r w:rsidRPr="0010054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0054D" w:rsidRDefault="00CC5726" w:rsidP="009578D3">
            <w:pPr>
              <w:ind w:left="-81" w:right="-108"/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0054D" w:rsidRDefault="00CC5726" w:rsidP="009578D3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0054D" w:rsidRDefault="00CC5726" w:rsidP="009578D3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0054D" w:rsidRDefault="00CC5726" w:rsidP="003707E9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10054D" w:rsidRDefault="00CC5726" w:rsidP="003707E9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10054D" w:rsidRDefault="00CC5726" w:rsidP="003707E9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10054D" w:rsidRDefault="00CC5726" w:rsidP="009578D3">
            <w:pPr>
              <w:jc w:val="center"/>
            </w:pPr>
            <w:r w:rsidRPr="0010054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10054D" w:rsidRDefault="00CC5726" w:rsidP="009578D3">
            <w:pPr>
              <w:jc w:val="center"/>
            </w:pPr>
            <w:r w:rsidRPr="0010054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10054D" w:rsidRDefault="00CC5726" w:rsidP="009578D3">
            <w:pPr>
              <w:jc w:val="center"/>
            </w:pPr>
            <w:r w:rsidRPr="0010054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Петухова Виктория Игоревна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И.о.ведущего специалиста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233D51" w:rsidRDefault="00CC5726" w:rsidP="0004429C">
            <w:pPr>
              <w:ind w:left="-108" w:right="-108"/>
              <w:jc w:val="center"/>
            </w:pPr>
            <w:r w:rsidRPr="00233D5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33D51" w:rsidRDefault="00CC5726" w:rsidP="0004429C">
            <w:pPr>
              <w:ind w:left="-81" w:right="-108"/>
              <w:jc w:val="center"/>
            </w:pPr>
            <w:r w:rsidRPr="00233D51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233D51" w:rsidRDefault="00CC5726" w:rsidP="00E3642B">
            <w:pPr>
              <w:jc w:val="center"/>
            </w:pPr>
            <w:r w:rsidRPr="00233D51">
              <w:rPr>
                <w:sz w:val="22"/>
                <w:szCs w:val="22"/>
              </w:rPr>
              <w:t>54,7</w:t>
            </w:r>
          </w:p>
        </w:tc>
        <w:tc>
          <w:tcPr>
            <w:tcW w:w="985" w:type="dxa"/>
            <w:vAlign w:val="center"/>
          </w:tcPr>
          <w:p w:rsidR="00CC5726" w:rsidRPr="00233D51" w:rsidRDefault="00CC5726" w:rsidP="00E3642B">
            <w:pPr>
              <w:jc w:val="center"/>
            </w:pPr>
            <w:r w:rsidRPr="00233D5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33D51" w:rsidRDefault="00CC5726" w:rsidP="00E3642B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33D51" w:rsidRDefault="00CC5726" w:rsidP="00E3642B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33D51" w:rsidRDefault="00CC5726" w:rsidP="00E3642B">
            <w:pPr>
              <w:jc w:val="center"/>
            </w:pPr>
            <w:r w:rsidRPr="00233D51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Нисан Альмера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343 011,25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16BA5" w:rsidRDefault="00CC5726" w:rsidP="0004429C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16BA5" w:rsidRDefault="00CC5726" w:rsidP="0004429C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16BA5" w:rsidRDefault="00CC5726" w:rsidP="00E3642B">
            <w:pPr>
              <w:jc w:val="center"/>
              <w:rPr>
                <w:sz w:val="20"/>
                <w:szCs w:val="20"/>
              </w:rPr>
            </w:pPr>
            <w:r w:rsidRPr="00216BA5">
              <w:rPr>
                <w:sz w:val="20"/>
                <w:szCs w:val="20"/>
              </w:rPr>
              <w:t>1000,0</w:t>
            </w:r>
          </w:p>
        </w:tc>
        <w:tc>
          <w:tcPr>
            <w:tcW w:w="985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16BA5" w:rsidRDefault="00CC5726" w:rsidP="003707E9">
            <w:pPr>
              <w:jc w:val="center"/>
            </w:pPr>
            <w:r w:rsidRPr="00216BA5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16BA5" w:rsidRDefault="00CC5726" w:rsidP="003707E9">
            <w:pPr>
              <w:jc w:val="center"/>
            </w:pPr>
            <w:r w:rsidRPr="00216BA5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16BA5" w:rsidRDefault="00CC5726" w:rsidP="003707E9">
            <w:pPr>
              <w:jc w:val="center"/>
            </w:pPr>
            <w:r w:rsidRPr="00216BA5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 Мицубиси Аутлендер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233D51" w:rsidRDefault="00CC5726" w:rsidP="00865835">
            <w:pPr>
              <w:jc w:val="center"/>
              <w:rPr>
                <w:sz w:val="20"/>
                <w:szCs w:val="20"/>
              </w:rPr>
            </w:pPr>
            <w:r w:rsidRPr="00233D51">
              <w:rPr>
                <w:sz w:val="20"/>
                <w:szCs w:val="20"/>
              </w:rPr>
              <w:t>5 528 599,80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16BA5" w:rsidRDefault="00CC5726" w:rsidP="0031162E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16BA5" w:rsidRDefault="00CC5726" w:rsidP="0031162E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16BA5" w:rsidRDefault="00CC5726" w:rsidP="0031162E">
            <w:pPr>
              <w:jc w:val="center"/>
            </w:pPr>
            <w:r w:rsidRPr="00216BA5">
              <w:rPr>
                <w:sz w:val="22"/>
                <w:szCs w:val="22"/>
              </w:rPr>
              <w:t>182,3</w:t>
            </w:r>
          </w:p>
        </w:tc>
        <w:tc>
          <w:tcPr>
            <w:tcW w:w="985" w:type="dxa"/>
            <w:vAlign w:val="center"/>
          </w:tcPr>
          <w:p w:rsidR="00CC5726" w:rsidRPr="00216BA5" w:rsidRDefault="00CC5726" w:rsidP="0031162E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16BA5" w:rsidRDefault="00CC5726" w:rsidP="0004429C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16BA5" w:rsidRDefault="00CC5726" w:rsidP="0004429C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48,7</w:t>
            </w:r>
          </w:p>
        </w:tc>
        <w:tc>
          <w:tcPr>
            <w:tcW w:w="985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16BA5" w:rsidRDefault="00CC5726" w:rsidP="0004429C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16BA5" w:rsidRDefault="00CC5726" w:rsidP="0004429C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29,7</w:t>
            </w:r>
          </w:p>
        </w:tc>
        <w:tc>
          <w:tcPr>
            <w:tcW w:w="985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16BA5" w:rsidRDefault="00CC5726" w:rsidP="0004429C">
            <w:pPr>
              <w:ind w:left="-108" w:right="-108"/>
              <w:jc w:val="center"/>
            </w:pPr>
            <w:r w:rsidRPr="00216BA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16BA5" w:rsidRDefault="00CC5726" w:rsidP="0004429C">
            <w:pPr>
              <w:ind w:left="-81" w:right="-108"/>
              <w:jc w:val="center"/>
            </w:pPr>
            <w:r w:rsidRPr="00216BA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48,3</w:t>
            </w:r>
          </w:p>
        </w:tc>
        <w:tc>
          <w:tcPr>
            <w:tcW w:w="985" w:type="dxa"/>
            <w:vAlign w:val="center"/>
          </w:tcPr>
          <w:p w:rsidR="00CC5726" w:rsidRPr="00216BA5" w:rsidRDefault="00CC5726" w:rsidP="00E3642B">
            <w:pPr>
              <w:jc w:val="center"/>
            </w:pPr>
            <w:r w:rsidRPr="00216BA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01"/>
        </w:trPr>
        <w:tc>
          <w:tcPr>
            <w:tcW w:w="526" w:type="dxa"/>
            <w:vMerge w:val="restart"/>
            <w:vAlign w:val="center"/>
          </w:tcPr>
          <w:p w:rsidR="00CC5726" w:rsidRPr="00903C02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Прошина</w:t>
            </w:r>
          </w:p>
          <w:p w:rsidR="00CC5726" w:rsidRPr="00903C02" w:rsidRDefault="00CC5726" w:rsidP="005A7859">
            <w:r w:rsidRPr="00903C02">
              <w:rPr>
                <w:sz w:val="22"/>
                <w:szCs w:val="22"/>
              </w:rPr>
              <w:t>Наталия Васильевна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116F5D" w:rsidRDefault="00CC5726" w:rsidP="0004429C">
            <w:pPr>
              <w:ind w:left="-108" w:right="-108"/>
              <w:jc w:val="center"/>
            </w:pPr>
            <w:r w:rsidRPr="00116F5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16F5D" w:rsidRDefault="00CC5726" w:rsidP="0004429C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3707E9">
            <w:pPr>
              <w:jc w:val="center"/>
            </w:pPr>
            <w:r w:rsidRPr="00116F5D">
              <w:rPr>
                <w:sz w:val="22"/>
                <w:szCs w:val="22"/>
              </w:rPr>
              <w:t>46,9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3707E9">
            <w:pPr>
              <w:jc w:val="center"/>
            </w:pPr>
            <w:r w:rsidRPr="00116F5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78,0</w:t>
            </w:r>
          </w:p>
        </w:tc>
        <w:tc>
          <w:tcPr>
            <w:tcW w:w="93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 xml:space="preserve">Ford </w:t>
            </w:r>
            <w:r w:rsidRPr="009E017D">
              <w:rPr>
                <w:sz w:val="22"/>
                <w:szCs w:val="22"/>
              </w:rPr>
              <w:t>Фокус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50 600,38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7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04429C">
            <w:pPr>
              <w:ind w:left="-108" w:right="-108"/>
              <w:jc w:val="center"/>
            </w:pPr>
          </w:p>
          <w:p w:rsidR="00CC5726" w:rsidRPr="00116F5D" w:rsidRDefault="00CC5726" w:rsidP="0004429C">
            <w:pPr>
              <w:ind w:left="-108" w:right="-108"/>
              <w:jc w:val="center"/>
            </w:pPr>
            <w:r w:rsidRPr="00116F5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16F5D" w:rsidRDefault="00CC5726" w:rsidP="0004429C">
            <w:pPr>
              <w:ind w:left="-81" w:right="-108"/>
              <w:jc w:val="center"/>
            </w:pPr>
            <w:r w:rsidRPr="00116F5D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16F5D" w:rsidRDefault="00CC5726" w:rsidP="003707E9">
            <w:pPr>
              <w:jc w:val="center"/>
            </w:pPr>
            <w:r w:rsidRPr="00116F5D">
              <w:rPr>
                <w:sz w:val="22"/>
                <w:szCs w:val="22"/>
              </w:rPr>
              <w:t>30,0</w:t>
            </w:r>
          </w:p>
        </w:tc>
        <w:tc>
          <w:tcPr>
            <w:tcW w:w="985" w:type="dxa"/>
            <w:vAlign w:val="center"/>
          </w:tcPr>
          <w:p w:rsidR="00CC5726" w:rsidRPr="00116F5D" w:rsidRDefault="00CC5726" w:rsidP="003707E9">
            <w:pPr>
              <w:jc w:val="center"/>
            </w:pPr>
            <w:r w:rsidRPr="00116F5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1150,0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3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Default="00CC5726" w:rsidP="00455F16">
            <w:pPr>
              <w:ind w:left="-108" w:right="-108"/>
              <w:jc w:val="center"/>
            </w:pPr>
          </w:p>
          <w:p w:rsidR="00CC5726" w:rsidRPr="00515319" w:rsidRDefault="00CC5726" w:rsidP="00455F16">
            <w:pPr>
              <w:ind w:left="-108" w:right="-108"/>
              <w:jc w:val="center"/>
            </w:pPr>
            <w:r w:rsidRPr="0051531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Default="00CC5726" w:rsidP="00515319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общая долевая</w:t>
            </w:r>
          </w:p>
          <w:p w:rsidR="00CC5726" w:rsidRPr="00515319" w:rsidRDefault="00CC5726" w:rsidP="00515319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1/4</w:t>
            </w:r>
          </w:p>
        </w:tc>
        <w:tc>
          <w:tcPr>
            <w:tcW w:w="814" w:type="dxa"/>
            <w:vAlign w:val="center"/>
          </w:tcPr>
          <w:p w:rsidR="00CC5726" w:rsidRPr="00515319" w:rsidRDefault="00CC5726" w:rsidP="00455F16">
            <w:pPr>
              <w:jc w:val="center"/>
            </w:pPr>
            <w:r w:rsidRPr="00515319">
              <w:rPr>
                <w:sz w:val="22"/>
                <w:szCs w:val="22"/>
              </w:rPr>
              <w:t>57,8</w:t>
            </w:r>
          </w:p>
        </w:tc>
        <w:tc>
          <w:tcPr>
            <w:tcW w:w="985" w:type="dxa"/>
            <w:vAlign w:val="center"/>
          </w:tcPr>
          <w:p w:rsidR="00CC5726" w:rsidRPr="00515319" w:rsidRDefault="00CC5726" w:rsidP="00455F16">
            <w:pPr>
              <w:jc w:val="center"/>
            </w:pPr>
            <w:r w:rsidRPr="0051531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64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</w:tcPr>
          <w:p w:rsidR="00CC5726" w:rsidRDefault="00CC5726" w:rsidP="0004429C">
            <w:pPr>
              <w:ind w:left="-108" w:right="-108"/>
              <w:jc w:val="center"/>
            </w:pPr>
          </w:p>
          <w:p w:rsidR="00CC5726" w:rsidRPr="001E58D3" w:rsidRDefault="00CC5726" w:rsidP="0004429C">
            <w:pPr>
              <w:ind w:left="-108" w:right="-108"/>
              <w:jc w:val="center"/>
            </w:pPr>
            <w:r w:rsidRPr="001E58D3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</w:tcPr>
          <w:p w:rsidR="00CC5726" w:rsidRPr="001E58D3" w:rsidRDefault="00CC5726" w:rsidP="0004429C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</w:tcPr>
          <w:p w:rsidR="00CC5726" w:rsidRPr="001E58D3" w:rsidRDefault="00CC5726" w:rsidP="00376CD4">
            <w:pPr>
              <w:jc w:val="center"/>
            </w:pPr>
            <w:r w:rsidRPr="001E58D3">
              <w:rPr>
                <w:sz w:val="22"/>
                <w:szCs w:val="22"/>
              </w:rPr>
              <w:t>20,4</w:t>
            </w:r>
          </w:p>
        </w:tc>
        <w:tc>
          <w:tcPr>
            <w:tcW w:w="985" w:type="dxa"/>
          </w:tcPr>
          <w:p w:rsidR="00CC5726" w:rsidRPr="001E58D3" w:rsidRDefault="00CC5726" w:rsidP="00376CD4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23,4</w:t>
            </w:r>
          </w:p>
        </w:tc>
        <w:tc>
          <w:tcPr>
            <w:tcW w:w="93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512 906,34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trHeight w:val="46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1E58D3" w:rsidRDefault="00CC5726" w:rsidP="001526DD">
            <w:pPr>
              <w:ind w:right="-108"/>
              <w:jc w:val="center"/>
            </w:pPr>
            <w:r w:rsidRPr="001E58D3"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E58D3" w:rsidRDefault="00CC5726" w:rsidP="001E58D3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общая долевая</w:t>
            </w:r>
          </w:p>
          <w:p w:rsidR="00CC5726" w:rsidRPr="001E58D3" w:rsidRDefault="00CC5726" w:rsidP="001E58D3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1/4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E58D3" w:rsidRDefault="00CC5726" w:rsidP="001E58D3">
            <w:pPr>
              <w:jc w:val="center"/>
            </w:pPr>
            <w:r w:rsidRPr="001E58D3">
              <w:rPr>
                <w:sz w:val="22"/>
                <w:szCs w:val="22"/>
              </w:rPr>
              <w:t>57,8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E58D3" w:rsidRDefault="00CC5726" w:rsidP="001E58D3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 xml:space="preserve">жилой </w:t>
            </w:r>
          </w:p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дом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49,0</w:t>
            </w:r>
          </w:p>
        </w:tc>
        <w:tc>
          <w:tcPr>
            <w:tcW w:w="93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36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1</w:t>
            </w:r>
            <w:r w:rsidRPr="001E58D3">
              <w:rPr>
                <w:sz w:val="22"/>
                <w:szCs w:val="22"/>
                <w:lang w:val="en-US"/>
              </w:rPr>
              <w:t>2</w:t>
            </w:r>
            <w:r w:rsidRPr="001E58D3">
              <w:rPr>
                <w:sz w:val="22"/>
                <w:szCs w:val="22"/>
              </w:rPr>
              <w:t>50,0</w:t>
            </w:r>
          </w:p>
        </w:tc>
        <w:tc>
          <w:tcPr>
            <w:tcW w:w="93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31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E58D3" w:rsidRDefault="00CC5726" w:rsidP="004476E9">
            <w:pPr>
              <w:ind w:right="-108"/>
              <w:jc w:val="center"/>
            </w:pPr>
            <w:r w:rsidRPr="001E58D3"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E58D3" w:rsidRDefault="00CC5726" w:rsidP="004476E9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общая долевая</w:t>
            </w:r>
          </w:p>
          <w:p w:rsidR="00CC5726" w:rsidRPr="001E58D3" w:rsidRDefault="00CC5726" w:rsidP="004476E9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1/4</w:t>
            </w:r>
          </w:p>
        </w:tc>
        <w:tc>
          <w:tcPr>
            <w:tcW w:w="814" w:type="dxa"/>
            <w:vAlign w:val="center"/>
          </w:tcPr>
          <w:p w:rsidR="00CC5726" w:rsidRPr="001E58D3" w:rsidRDefault="00CC5726" w:rsidP="004476E9">
            <w:pPr>
              <w:jc w:val="center"/>
            </w:pPr>
            <w:r w:rsidRPr="001E58D3">
              <w:rPr>
                <w:sz w:val="22"/>
                <w:szCs w:val="22"/>
              </w:rPr>
              <w:t>57,8</w:t>
            </w:r>
          </w:p>
        </w:tc>
        <w:tc>
          <w:tcPr>
            <w:tcW w:w="985" w:type="dxa"/>
            <w:vAlign w:val="center"/>
          </w:tcPr>
          <w:p w:rsidR="00CC5726" w:rsidRPr="001E58D3" w:rsidRDefault="00CC5726" w:rsidP="004476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46,9</w:t>
            </w:r>
          </w:p>
        </w:tc>
        <w:tc>
          <w:tcPr>
            <w:tcW w:w="931" w:type="dxa"/>
            <w:vAlign w:val="center"/>
          </w:tcPr>
          <w:p w:rsidR="00CC5726" w:rsidRPr="001E58D3" w:rsidRDefault="00CC5726" w:rsidP="003707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8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1E58D3" w:rsidRDefault="00CC5726" w:rsidP="004476E9">
            <w:pPr>
              <w:ind w:right="-108"/>
              <w:jc w:val="center"/>
            </w:pPr>
            <w:r w:rsidRPr="001E58D3"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E58D3" w:rsidRDefault="00CC5726" w:rsidP="004476E9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общая долевая</w:t>
            </w:r>
          </w:p>
          <w:p w:rsidR="00CC5726" w:rsidRPr="001E58D3" w:rsidRDefault="00CC5726" w:rsidP="004476E9">
            <w:pPr>
              <w:ind w:left="-81" w:right="-108"/>
              <w:jc w:val="center"/>
            </w:pPr>
            <w:r w:rsidRPr="001E58D3">
              <w:rPr>
                <w:sz w:val="22"/>
                <w:szCs w:val="22"/>
              </w:rPr>
              <w:t>1/4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E58D3" w:rsidRDefault="00CC5726" w:rsidP="004476E9">
            <w:pPr>
              <w:jc w:val="center"/>
            </w:pPr>
            <w:r w:rsidRPr="001E58D3">
              <w:rPr>
                <w:sz w:val="22"/>
                <w:szCs w:val="22"/>
              </w:rPr>
              <w:t>57,8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E58D3" w:rsidRDefault="00CC5726" w:rsidP="004476E9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E58D3" w:rsidRDefault="00CC5726" w:rsidP="003713BA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Pr="001E58D3">
              <w:rPr>
                <w:sz w:val="22"/>
                <w:szCs w:val="22"/>
              </w:rPr>
              <w:t>илой дом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13BA">
            <w:pPr>
              <w:jc w:val="center"/>
            </w:pPr>
            <w:r w:rsidRPr="001E58D3">
              <w:rPr>
                <w:sz w:val="22"/>
                <w:szCs w:val="22"/>
              </w:rPr>
              <w:t>78,0</w:t>
            </w:r>
          </w:p>
        </w:tc>
        <w:tc>
          <w:tcPr>
            <w:tcW w:w="931" w:type="dxa"/>
            <w:vAlign w:val="center"/>
          </w:tcPr>
          <w:p w:rsidR="00CC5726" w:rsidRDefault="00CC5726" w:rsidP="003713BA">
            <w:pPr>
              <w:jc w:val="center"/>
            </w:pPr>
          </w:p>
          <w:p w:rsidR="00CC5726" w:rsidRDefault="00CC5726" w:rsidP="003713BA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  <w:p w:rsidR="00CC5726" w:rsidRPr="001E58D3" w:rsidRDefault="00CC5726" w:rsidP="003713BA">
            <w:pPr>
              <w:jc w:val="center"/>
            </w:pP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13BA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E58D3" w:rsidRDefault="00CC5726" w:rsidP="004476E9">
            <w:pPr>
              <w:ind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1E58D3" w:rsidRDefault="00CC5726" w:rsidP="004476E9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1E58D3" w:rsidRDefault="00CC5726" w:rsidP="004476E9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1E58D3" w:rsidRDefault="00CC5726" w:rsidP="004476E9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Default="00CC5726" w:rsidP="003713BA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  <w:r w:rsidRPr="001E58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vAlign w:val="center"/>
          </w:tcPr>
          <w:p w:rsidR="00CC5726" w:rsidRPr="001E58D3" w:rsidRDefault="00CC5726" w:rsidP="003713BA">
            <w:pPr>
              <w:jc w:val="center"/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931" w:type="dxa"/>
            <w:vAlign w:val="center"/>
          </w:tcPr>
          <w:p w:rsidR="00CC5726" w:rsidRDefault="00CC5726" w:rsidP="001E58D3">
            <w:pPr>
              <w:jc w:val="center"/>
            </w:pPr>
          </w:p>
          <w:p w:rsidR="00CC5726" w:rsidRDefault="00CC5726" w:rsidP="001E58D3">
            <w:pPr>
              <w:jc w:val="center"/>
            </w:pPr>
            <w:r w:rsidRPr="001E58D3">
              <w:rPr>
                <w:sz w:val="22"/>
                <w:szCs w:val="22"/>
              </w:rPr>
              <w:t>Россия</w:t>
            </w:r>
          </w:p>
          <w:p w:rsidR="00CC5726" w:rsidRPr="001E58D3" w:rsidRDefault="00CC5726" w:rsidP="003713BA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13BA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75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Федотов Сергей Николаевич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 w:rsidRPr="0083624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83624A" w:rsidRDefault="00CC5726" w:rsidP="00AE6ED3">
            <w:pPr>
              <w:jc w:val="center"/>
            </w:pPr>
            <w:r w:rsidRPr="0083624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83624A" w:rsidRDefault="00CC5726" w:rsidP="00AE6ED3">
            <w:pPr>
              <w:jc w:val="center"/>
            </w:pPr>
            <w:r w:rsidRPr="0083624A">
              <w:rPr>
                <w:sz w:val="22"/>
                <w:szCs w:val="22"/>
              </w:rPr>
              <w:t>33,5</w:t>
            </w:r>
          </w:p>
        </w:tc>
        <w:tc>
          <w:tcPr>
            <w:tcW w:w="931" w:type="dxa"/>
            <w:vAlign w:val="center"/>
          </w:tcPr>
          <w:p w:rsidR="00CC5726" w:rsidRPr="0083624A" w:rsidRDefault="00CC5726" w:rsidP="00AE6ED3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Автомобиль  Ваз Гранта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440 295,66 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 w:rsidRPr="0083624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83624A" w:rsidRDefault="00CC5726" w:rsidP="003707E9">
            <w:pPr>
              <w:jc w:val="center"/>
            </w:pPr>
            <w:r w:rsidRPr="0083624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83624A" w:rsidRDefault="00CC5726" w:rsidP="00FA1473">
            <w:pPr>
              <w:jc w:val="center"/>
            </w:pPr>
            <w:r w:rsidRPr="0083624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83624A" w:rsidRDefault="00CC5726" w:rsidP="00FA1473">
            <w:pPr>
              <w:jc w:val="center"/>
            </w:pPr>
            <w:r w:rsidRPr="0083624A">
              <w:rPr>
                <w:sz w:val="22"/>
                <w:szCs w:val="22"/>
              </w:rPr>
              <w:t>65,0</w:t>
            </w:r>
          </w:p>
        </w:tc>
        <w:tc>
          <w:tcPr>
            <w:tcW w:w="931" w:type="dxa"/>
            <w:vAlign w:val="center"/>
          </w:tcPr>
          <w:p w:rsidR="00CC5726" w:rsidRPr="0083624A" w:rsidRDefault="00CC5726" w:rsidP="00FA1473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 w:val="restart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03C02" w:rsidRDefault="00CC5726" w:rsidP="005A7859">
            <w:r w:rsidRPr="00903C02">
              <w:rPr>
                <w:sz w:val="22"/>
                <w:szCs w:val="22"/>
              </w:rPr>
              <w:t>Глазунова Ирина Михайловна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Специалист 1 категории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854C30" w:rsidRDefault="00CC5726" w:rsidP="00A63EDA">
            <w:pPr>
              <w:ind w:left="-108" w:right="-108"/>
              <w:jc w:val="center"/>
            </w:pPr>
            <w:r w:rsidRPr="00854C30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854C30" w:rsidRDefault="00CC5726" w:rsidP="00A63EDA">
            <w:pPr>
              <w:ind w:left="-81" w:right="-108"/>
              <w:jc w:val="center"/>
            </w:pPr>
            <w:r w:rsidRPr="00854C3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925,0</w:t>
            </w:r>
          </w:p>
        </w:tc>
        <w:tc>
          <w:tcPr>
            <w:tcW w:w="985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854C30" w:rsidRDefault="00CC5726" w:rsidP="00FA1473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854C30" w:rsidRDefault="00CC5726" w:rsidP="00FA1473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854C30" w:rsidRDefault="00CC5726" w:rsidP="00FA1473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ФИАТ </w:t>
            </w:r>
            <w:r>
              <w:rPr>
                <w:sz w:val="22"/>
                <w:szCs w:val="22"/>
                <w:lang w:val="en-US"/>
              </w:rPr>
              <w:t>Al</w:t>
            </w:r>
            <w:r w:rsidRPr="009E017D">
              <w:rPr>
                <w:sz w:val="22"/>
                <w:szCs w:val="22"/>
                <w:lang w:val="en-US"/>
              </w:rPr>
              <w:t>bea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477 777,56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54C30" w:rsidRDefault="00CC5726" w:rsidP="00A63EDA">
            <w:pPr>
              <w:ind w:left="-108" w:right="-108"/>
              <w:jc w:val="center"/>
            </w:pPr>
            <w:r w:rsidRPr="00854C30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854C30" w:rsidRDefault="00CC5726" w:rsidP="00A63EDA">
            <w:pPr>
              <w:ind w:left="-81" w:right="-108"/>
              <w:jc w:val="center"/>
            </w:pPr>
            <w:r w:rsidRPr="00854C3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83,9</w:t>
            </w:r>
          </w:p>
        </w:tc>
        <w:tc>
          <w:tcPr>
            <w:tcW w:w="985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54C30" w:rsidRDefault="00CC5726" w:rsidP="00A63EDA">
            <w:pPr>
              <w:ind w:left="-108" w:right="-108"/>
              <w:jc w:val="center"/>
            </w:pPr>
            <w:r w:rsidRPr="00854C3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54C30" w:rsidRDefault="00CC5726" w:rsidP="00A63EDA">
            <w:pPr>
              <w:ind w:left="-81" w:right="-108"/>
              <w:jc w:val="center"/>
            </w:pPr>
            <w:r w:rsidRPr="00854C3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42,4</w:t>
            </w:r>
          </w:p>
        </w:tc>
        <w:tc>
          <w:tcPr>
            <w:tcW w:w="985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854C30" w:rsidRDefault="00CC5726" w:rsidP="00FA1473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54C30" w:rsidRDefault="00CC5726" w:rsidP="00A63EDA">
            <w:pPr>
              <w:ind w:left="-108" w:right="-108"/>
              <w:jc w:val="center"/>
            </w:pPr>
            <w:r w:rsidRPr="00854C3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54C30" w:rsidRDefault="00CC5726" w:rsidP="00A63EDA">
            <w:pPr>
              <w:ind w:left="-81" w:right="-108"/>
              <w:jc w:val="center"/>
            </w:pPr>
            <w:r w:rsidRPr="00854C3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45,7</w:t>
            </w:r>
          </w:p>
        </w:tc>
        <w:tc>
          <w:tcPr>
            <w:tcW w:w="985" w:type="dxa"/>
            <w:vAlign w:val="center"/>
          </w:tcPr>
          <w:p w:rsidR="00CC5726" w:rsidRPr="00854C30" w:rsidRDefault="00CC5726" w:rsidP="00A63EDA">
            <w:pPr>
              <w:jc w:val="center"/>
            </w:pPr>
            <w:r w:rsidRPr="00854C3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54C30" w:rsidRDefault="00CC5726" w:rsidP="00A63EDA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54C30" w:rsidRDefault="00CC5726" w:rsidP="00A63EDA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54C30" w:rsidRDefault="00CC5726" w:rsidP="00A63EDA">
            <w:pPr>
              <w:jc w:val="center"/>
              <w:rPr>
                <w:lang w:val="en-US"/>
              </w:rPr>
            </w:pPr>
            <w:r w:rsidRPr="00854C3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854C30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422 126,27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03C02" w:rsidRDefault="00CC5726" w:rsidP="005A7859">
            <w:r w:rsidRPr="00903C02">
              <w:t>Гудиков Максим Алексеевич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Ведущий специалист инспекционного отдела</w:t>
            </w:r>
          </w:p>
        </w:tc>
        <w:tc>
          <w:tcPr>
            <w:tcW w:w="1260" w:type="dxa"/>
            <w:vAlign w:val="center"/>
          </w:tcPr>
          <w:p w:rsidR="00CC5726" w:rsidRPr="006D135F" w:rsidRDefault="00CC5726" w:rsidP="00F43F8A">
            <w:pPr>
              <w:ind w:left="-108" w:right="-108"/>
              <w:jc w:val="center"/>
            </w:pPr>
            <w:r w:rsidRPr="006D135F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6D135F" w:rsidRDefault="00CC5726" w:rsidP="00F43F8A">
            <w:pPr>
              <w:ind w:left="-81" w:right="-108"/>
              <w:jc w:val="center"/>
            </w:pPr>
            <w:r w:rsidRPr="006D135F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6D135F" w:rsidRDefault="00CC5726" w:rsidP="00F43F8A">
            <w:pPr>
              <w:jc w:val="center"/>
            </w:pPr>
            <w:r w:rsidRPr="006D135F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6D135F" w:rsidRDefault="00CC5726" w:rsidP="00F43F8A">
            <w:pPr>
              <w:jc w:val="center"/>
            </w:pPr>
            <w:r w:rsidRPr="006D135F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6D135F" w:rsidRDefault="00CC5726" w:rsidP="00ED38F4">
            <w:pPr>
              <w:jc w:val="center"/>
            </w:pPr>
            <w:r w:rsidRPr="006D135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D135F" w:rsidRDefault="00CC5726" w:rsidP="00ED38F4">
            <w:pPr>
              <w:jc w:val="center"/>
            </w:pPr>
            <w:r w:rsidRPr="006D135F">
              <w:rPr>
                <w:sz w:val="22"/>
                <w:szCs w:val="22"/>
              </w:rPr>
              <w:t>109,0</w:t>
            </w:r>
          </w:p>
        </w:tc>
        <w:tc>
          <w:tcPr>
            <w:tcW w:w="931" w:type="dxa"/>
            <w:vAlign w:val="center"/>
          </w:tcPr>
          <w:p w:rsidR="00CC5726" w:rsidRPr="006D135F" w:rsidRDefault="00CC5726" w:rsidP="00ED38F4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6D135F" w:rsidRDefault="00CC5726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>Автомобиль ВАЗ 21</w:t>
            </w:r>
            <w:r>
              <w:rPr>
                <w:sz w:val="22"/>
                <w:szCs w:val="22"/>
              </w:rPr>
              <w:t xml:space="preserve">7030 </w:t>
            </w:r>
            <w:r>
              <w:rPr>
                <w:sz w:val="22"/>
                <w:szCs w:val="22"/>
                <w:lang w:val="en-US"/>
              </w:rPr>
              <w:t xml:space="preserve">LADA PRIORA </w:t>
            </w:r>
          </w:p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599 412,02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 w:val="restart"/>
            <w:vAlign w:val="center"/>
          </w:tcPr>
          <w:p w:rsidR="00CC5726" w:rsidRPr="00001068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  <w:vMerge w:val="restart"/>
          </w:tcPr>
          <w:p w:rsidR="00CC5726" w:rsidRPr="00001068" w:rsidRDefault="00CC5726" w:rsidP="00C022A3">
            <w:r w:rsidRPr="00001068">
              <w:rPr>
                <w:sz w:val="22"/>
                <w:szCs w:val="22"/>
              </w:rPr>
              <w:t>Алимова Ирина Викторовна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специалист, ответственный секретарь сектора организационного обеспечения деятельности Административной комиссии</w:t>
            </w:r>
          </w:p>
        </w:tc>
        <w:tc>
          <w:tcPr>
            <w:tcW w:w="1260" w:type="dxa"/>
            <w:vAlign w:val="center"/>
          </w:tcPr>
          <w:p w:rsidR="00CC5726" w:rsidRPr="00BE6D79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BE6D79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E6D79" w:rsidRDefault="00CC5726" w:rsidP="00FA1473">
            <w:pPr>
              <w:jc w:val="center"/>
              <w:rPr>
                <w:sz w:val="20"/>
                <w:szCs w:val="20"/>
              </w:rPr>
            </w:pPr>
            <w:r w:rsidRPr="00BE6D79">
              <w:rPr>
                <w:sz w:val="20"/>
                <w:szCs w:val="20"/>
              </w:rPr>
              <w:t>1500,0</w:t>
            </w:r>
          </w:p>
        </w:tc>
        <w:tc>
          <w:tcPr>
            <w:tcW w:w="985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BE6D79" w:rsidRDefault="00CC5726" w:rsidP="00763DD7">
            <w:pPr>
              <w:jc w:val="center"/>
            </w:pPr>
            <w:r w:rsidRPr="00BE6D7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BE6D79" w:rsidRDefault="00CC5726" w:rsidP="00763DD7">
            <w:pPr>
              <w:jc w:val="center"/>
            </w:pPr>
            <w:r w:rsidRPr="00BE6D7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BE6D79" w:rsidRDefault="00CC5726" w:rsidP="00763DD7">
            <w:pPr>
              <w:jc w:val="center"/>
            </w:pPr>
            <w:r w:rsidRPr="00BE6D7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BE6D79" w:rsidRDefault="00CC5726" w:rsidP="00763DD7">
            <w:pPr>
              <w:jc w:val="center"/>
            </w:pPr>
            <w:r w:rsidRPr="00BE6D79">
              <w:rPr>
                <w:sz w:val="22"/>
                <w:szCs w:val="22"/>
              </w:rPr>
              <w:t>Автомобиль Хундай Акцент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380 106,00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7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  <w:vMerge/>
          </w:tcPr>
          <w:p w:rsidR="00CC5726" w:rsidRPr="009E017D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E6D79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BE6D79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244,7</w:t>
            </w:r>
          </w:p>
        </w:tc>
        <w:tc>
          <w:tcPr>
            <w:tcW w:w="985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  <w:vMerge/>
          </w:tcPr>
          <w:p w:rsidR="00CC5726" w:rsidRPr="009E017D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E6D79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BE6D79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64,4</w:t>
            </w:r>
          </w:p>
        </w:tc>
        <w:tc>
          <w:tcPr>
            <w:tcW w:w="985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3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  <w:vMerge/>
          </w:tcPr>
          <w:p w:rsidR="00CC5726" w:rsidRPr="009E017D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E6D79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BE6D79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>общая долевая 1/2, 1/3</w:t>
            </w:r>
          </w:p>
        </w:tc>
        <w:tc>
          <w:tcPr>
            <w:tcW w:w="814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64,4</w:t>
            </w:r>
          </w:p>
        </w:tc>
        <w:tc>
          <w:tcPr>
            <w:tcW w:w="985" w:type="dxa"/>
            <w:vAlign w:val="center"/>
          </w:tcPr>
          <w:p w:rsidR="00CC5726" w:rsidRPr="00BE6D79" w:rsidRDefault="00CC5726" w:rsidP="00FA1473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93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</w:pPr>
          </w:p>
        </w:tc>
        <w:tc>
          <w:tcPr>
            <w:tcW w:w="2343" w:type="dxa"/>
            <w:vMerge/>
          </w:tcPr>
          <w:p w:rsidR="00CC5726" w:rsidRPr="009E017D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BE6D79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BE6D79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>общая долевая 1/2, 1/3</w:t>
            </w:r>
          </w:p>
        </w:tc>
        <w:tc>
          <w:tcPr>
            <w:tcW w:w="814" w:type="dxa"/>
            <w:vAlign w:val="center"/>
          </w:tcPr>
          <w:p w:rsidR="00CC5726" w:rsidRPr="00BE6D79" w:rsidRDefault="00CC5726" w:rsidP="00CB44DD">
            <w:pPr>
              <w:jc w:val="center"/>
            </w:pPr>
            <w:r w:rsidRPr="00BE6D79">
              <w:rPr>
                <w:sz w:val="22"/>
                <w:szCs w:val="22"/>
              </w:rPr>
              <w:t>26,8</w:t>
            </w:r>
          </w:p>
        </w:tc>
        <w:tc>
          <w:tcPr>
            <w:tcW w:w="985" w:type="dxa"/>
            <w:vAlign w:val="center"/>
          </w:tcPr>
          <w:p w:rsidR="00CC5726" w:rsidRPr="00BE6D79" w:rsidRDefault="00CC5726" w:rsidP="00CB44DD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63DD7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63DD7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1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Default="00CC5726" w:rsidP="00C022A3"/>
          <w:p w:rsidR="00CC5726" w:rsidRPr="00001068" w:rsidRDefault="00CC5726" w:rsidP="00C022A3">
            <w:r w:rsidRPr="00001068">
              <w:rPr>
                <w:sz w:val="22"/>
                <w:szCs w:val="22"/>
              </w:rPr>
              <w:t xml:space="preserve">Калинин Евгений Николаевич </w:t>
            </w:r>
          </w:p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взаимодействия с федеральными структурами и казачеством</w:t>
            </w:r>
          </w:p>
        </w:tc>
        <w:tc>
          <w:tcPr>
            <w:tcW w:w="1260" w:type="dxa"/>
            <w:vAlign w:val="center"/>
          </w:tcPr>
          <w:p w:rsidR="00CC5726" w:rsidRDefault="00CC5726" w:rsidP="00A9185A">
            <w:pPr>
              <w:ind w:left="-108" w:right="-108"/>
              <w:jc w:val="center"/>
            </w:pPr>
          </w:p>
          <w:p w:rsidR="00CC5726" w:rsidRPr="00A9185A" w:rsidRDefault="00CC5726" w:rsidP="00A9185A">
            <w:pPr>
              <w:ind w:left="-108" w:right="-108"/>
              <w:jc w:val="center"/>
              <w:rPr>
                <w:highlight w:val="lightGray"/>
              </w:rPr>
            </w:pPr>
            <w:r w:rsidRPr="00A9185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A9185A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  <w:r w:rsidRPr="00A9185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A9185A" w:rsidRDefault="00CC5726" w:rsidP="003707E9">
            <w:pPr>
              <w:jc w:val="center"/>
              <w:rPr>
                <w:sz w:val="20"/>
                <w:szCs w:val="20"/>
              </w:rPr>
            </w:pPr>
            <w:r w:rsidRPr="00A9185A">
              <w:rPr>
                <w:sz w:val="20"/>
                <w:szCs w:val="20"/>
              </w:rPr>
              <w:t>2200,0</w:t>
            </w:r>
          </w:p>
        </w:tc>
        <w:tc>
          <w:tcPr>
            <w:tcW w:w="985" w:type="dxa"/>
            <w:vAlign w:val="center"/>
          </w:tcPr>
          <w:p w:rsidR="00CC5726" w:rsidRPr="00A9185A" w:rsidRDefault="00CC5726" w:rsidP="003707E9">
            <w:pPr>
              <w:jc w:val="center"/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D135F" w:rsidRDefault="00CC5726" w:rsidP="00B35343">
            <w:pPr>
              <w:jc w:val="center"/>
            </w:pPr>
            <w:r w:rsidRPr="006D135F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D135F" w:rsidRDefault="00CC5726" w:rsidP="00B35343">
            <w:pPr>
              <w:jc w:val="center"/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D135F" w:rsidRDefault="00CC5726" w:rsidP="00B35343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3707E9">
            <w:pPr>
              <w:jc w:val="center"/>
            </w:pPr>
          </w:p>
          <w:p w:rsidR="00CC5726" w:rsidRDefault="00CC5726" w:rsidP="003707E9">
            <w:pPr>
              <w:jc w:val="center"/>
            </w:pPr>
            <w:r w:rsidRPr="00BE6D79">
              <w:rPr>
                <w:sz w:val="22"/>
                <w:szCs w:val="22"/>
              </w:rPr>
              <w:t>Автомобиль</w:t>
            </w:r>
          </w:p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КИА Оптима</w:t>
            </w:r>
          </w:p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ГАЗ 3110</w:t>
            </w:r>
          </w:p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ВАЗ 21214</w:t>
            </w:r>
          </w:p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Водный транспорт</w:t>
            </w:r>
          </w:p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 xml:space="preserve">Лодка Посейдон Касатка белая 385, </w:t>
            </w:r>
          </w:p>
          <w:p w:rsidR="00CC5726" w:rsidRPr="000002D2" w:rsidRDefault="00CC5726" w:rsidP="003707E9">
            <w:pPr>
              <w:jc w:val="center"/>
            </w:pPr>
            <w:r>
              <w:rPr>
                <w:sz w:val="22"/>
                <w:szCs w:val="22"/>
              </w:rPr>
              <w:t xml:space="preserve">Подвесной лодочный мотор </w:t>
            </w:r>
            <w:r>
              <w:rPr>
                <w:sz w:val="22"/>
                <w:szCs w:val="22"/>
                <w:lang w:val="en-US"/>
              </w:rPr>
              <w:t>Tohatsu</w:t>
            </w:r>
            <w:r w:rsidRPr="00D300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</w:t>
            </w:r>
            <w:r w:rsidRPr="00D3004D">
              <w:rPr>
                <w:sz w:val="22"/>
                <w:szCs w:val="22"/>
              </w:rPr>
              <w:t xml:space="preserve"> 18 </w:t>
            </w:r>
            <w:r>
              <w:rPr>
                <w:sz w:val="22"/>
                <w:szCs w:val="22"/>
                <w:lang w:val="en-US"/>
              </w:rPr>
              <w:t>E</w:t>
            </w:r>
            <w:r w:rsidRPr="00D3004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S</w:t>
            </w:r>
          </w:p>
          <w:p w:rsidR="00CC5726" w:rsidRPr="005426BB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Прицеп к л/а 713530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718 466,55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C3298F" w:rsidRDefault="00CC5726" w:rsidP="00C022A3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004D" w:rsidRDefault="00CC5726" w:rsidP="0004429C">
            <w:pPr>
              <w:ind w:left="-108" w:right="-108"/>
              <w:jc w:val="center"/>
            </w:pPr>
            <w:r w:rsidRPr="00D3004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D3004D" w:rsidRDefault="00CC5726" w:rsidP="0004429C">
            <w:pPr>
              <w:ind w:left="-81" w:right="-108"/>
              <w:jc w:val="center"/>
            </w:pPr>
            <w:r w:rsidRPr="00D3004D"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814" w:type="dxa"/>
            <w:vAlign w:val="center"/>
          </w:tcPr>
          <w:p w:rsidR="00CC5726" w:rsidRPr="00D3004D" w:rsidRDefault="00CC5726" w:rsidP="003707E9">
            <w:pPr>
              <w:jc w:val="center"/>
            </w:pPr>
            <w:r w:rsidRPr="00D3004D">
              <w:rPr>
                <w:sz w:val="22"/>
                <w:szCs w:val="22"/>
              </w:rPr>
              <w:t>42,2</w:t>
            </w:r>
          </w:p>
        </w:tc>
        <w:tc>
          <w:tcPr>
            <w:tcW w:w="985" w:type="dxa"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  <w:r w:rsidRPr="00BE6D7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9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/>
          </w:tcPr>
          <w:p w:rsidR="00CC5726" w:rsidRPr="00C3298F" w:rsidRDefault="00CC5726" w:rsidP="00C022A3">
            <w:pPr>
              <w:rPr>
                <w:b/>
                <w:highlight w:val="cyan"/>
              </w:rPr>
            </w:pPr>
          </w:p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3004D" w:rsidRDefault="00CC5726" w:rsidP="0004429C">
            <w:pPr>
              <w:ind w:left="-108" w:right="-108"/>
              <w:jc w:val="center"/>
            </w:pPr>
            <w:r w:rsidRPr="00BE6D79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D3004D" w:rsidRDefault="00CC5726" w:rsidP="0004429C">
            <w:pPr>
              <w:ind w:left="-81" w:right="-108"/>
              <w:jc w:val="center"/>
            </w:pPr>
            <w:r w:rsidRPr="00A9185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3004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23,7</w:t>
            </w:r>
          </w:p>
        </w:tc>
        <w:tc>
          <w:tcPr>
            <w:tcW w:w="985" w:type="dxa"/>
            <w:vAlign w:val="center"/>
          </w:tcPr>
          <w:p w:rsidR="00CC5726" w:rsidRPr="00D3004D" w:rsidRDefault="00CC5726" w:rsidP="003707E9">
            <w:pPr>
              <w:jc w:val="center"/>
            </w:pPr>
            <w:r w:rsidRPr="00D300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9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C022A3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упруга</w:t>
            </w:r>
          </w:p>
          <w:p w:rsidR="00CC5726" w:rsidRDefault="00CC5726" w:rsidP="00C022A3"/>
          <w:p w:rsidR="00CC5726" w:rsidRPr="009E017D" w:rsidRDefault="00CC5726" w:rsidP="00C022A3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00A81" w:rsidRDefault="00CC5726" w:rsidP="0004429C">
            <w:pPr>
              <w:ind w:left="-108" w:right="-108"/>
              <w:jc w:val="center"/>
            </w:pPr>
            <w:r w:rsidRPr="00D3004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300A81" w:rsidRDefault="00CC5726" w:rsidP="0004429C">
            <w:pPr>
              <w:ind w:left="-81" w:right="-108"/>
              <w:jc w:val="center"/>
            </w:pPr>
            <w:r w:rsidRPr="00BE6D79"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814" w:type="dxa"/>
            <w:vAlign w:val="center"/>
          </w:tcPr>
          <w:p w:rsidR="00CC5726" w:rsidRPr="00517271" w:rsidRDefault="00CC5726" w:rsidP="003707E9">
            <w:pPr>
              <w:jc w:val="center"/>
            </w:pPr>
            <w:r w:rsidRPr="00517271">
              <w:rPr>
                <w:sz w:val="22"/>
                <w:szCs w:val="22"/>
              </w:rPr>
              <w:t>42,2</w:t>
            </w:r>
          </w:p>
        </w:tc>
        <w:tc>
          <w:tcPr>
            <w:tcW w:w="985" w:type="dxa"/>
            <w:vAlign w:val="center"/>
          </w:tcPr>
          <w:p w:rsidR="00CC5726" w:rsidRPr="00517271" w:rsidRDefault="00CC5726" w:rsidP="003707E9">
            <w:pPr>
              <w:jc w:val="center"/>
            </w:pPr>
            <w:r w:rsidRPr="00D300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00A81" w:rsidRDefault="00CC5726" w:rsidP="003707E9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D135F" w:rsidRDefault="00CC5726" w:rsidP="00B35343">
            <w:pPr>
              <w:jc w:val="center"/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D135F" w:rsidRDefault="00CC5726" w:rsidP="00B35343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300A81" w:rsidRDefault="00CC5726" w:rsidP="003707E9">
            <w:pPr>
              <w:jc w:val="center"/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677 902,53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75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00A81" w:rsidRDefault="00CC5726" w:rsidP="0004429C">
            <w:pPr>
              <w:ind w:left="-108" w:right="-108"/>
              <w:jc w:val="center"/>
            </w:pPr>
            <w:r w:rsidRPr="00D3004D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300A81" w:rsidRDefault="00CC5726" w:rsidP="0004429C">
            <w:pPr>
              <w:ind w:left="-81" w:right="-108"/>
              <w:jc w:val="center"/>
            </w:pPr>
            <w:r w:rsidRPr="00A9185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17271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985" w:type="dxa"/>
            <w:vAlign w:val="center"/>
          </w:tcPr>
          <w:p w:rsidR="00CC5726" w:rsidRPr="00517271" w:rsidRDefault="00CC5726" w:rsidP="003707E9">
            <w:pPr>
              <w:jc w:val="center"/>
            </w:pPr>
            <w:r w:rsidRPr="00D3004D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300A81" w:rsidRDefault="00CC5726" w:rsidP="003707E9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300A81" w:rsidRDefault="00CC5726" w:rsidP="003707E9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300A81" w:rsidRDefault="00CC5726" w:rsidP="003707E9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300A81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1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C022A3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C022A3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322CA" w:rsidRDefault="00CC5726" w:rsidP="0004429C">
            <w:pPr>
              <w:ind w:left="-81" w:right="-108"/>
              <w:jc w:val="center"/>
            </w:pPr>
            <w:r w:rsidRPr="002322CA">
              <w:t>-</w:t>
            </w:r>
          </w:p>
        </w:tc>
        <w:tc>
          <w:tcPr>
            <w:tcW w:w="814" w:type="dxa"/>
            <w:vAlign w:val="center"/>
          </w:tcPr>
          <w:p w:rsidR="00CC5726" w:rsidRPr="002322CA" w:rsidRDefault="00CC5726" w:rsidP="003707E9">
            <w:pPr>
              <w:jc w:val="center"/>
            </w:pPr>
            <w:r w:rsidRPr="002322CA">
              <w:t>-</w:t>
            </w:r>
          </w:p>
        </w:tc>
        <w:tc>
          <w:tcPr>
            <w:tcW w:w="985" w:type="dxa"/>
            <w:vAlign w:val="center"/>
          </w:tcPr>
          <w:p w:rsidR="00CC5726" w:rsidRPr="002322CA" w:rsidRDefault="00CC5726" w:rsidP="003707E9">
            <w:pPr>
              <w:jc w:val="center"/>
            </w:pPr>
            <w:r w:rsidRPr="002322CA">
              <w:t>-</w:t>
            </w:r>
          </w:p>
        </w:tc>
        <w:tc>
          <w:tcPr>
            <w:tcW w:w="1550" w:type="dxa"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  <w:r w:rsidRPr="000002D2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0002D2" w:rsidRDefault="00CC5726" w:rsidP="00B35343">
            <w:pPr>
              <w:jc w:val="center"/>
            </w:pPr>
            <w:r w:rsidRPr="000002D2">
              <w:rPr>
                <w:sz w:val="22"/>
                <w:szCs w:val="22"/>
              </w:rPr>
              <w:t>29,6</w:t>
            </w:r>
          </w:p>
        </w:tc>
        <w:tc>
          <w:tcPr>
            <w:tcW w:w="931" w:type="dxa"/>
            <w:vAlign w:val="center"/>
          </w:tcPr>
          <w:p w:rsidR="00CC5726" w:rsidRPr="000002D2" w:rsidRDefault="00CC5726" w:rsidP="00B35343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2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C022A3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322CA" w:rsidRDefault="00CC5726" w:rsidP="00130194">
            <w:pPr>
              <w:ind w:left="-81" w:right="-108"/>
              <w:jc w:val="center"/>
            </w:pPr>
            <w:r w:rsidRPr="002322CA">
              <w:t>-</w:t>
            </w:r>
          </w:p>
        </w:tc>
        <w:tc>
          <w:tcPr>
            <w:tcW w:w="814" w:type="dxa"/>
            <w:vAlign w:val="center"/>
          </w:tcPr>
          <w:p w:rsidR="00CC5726" w:rsidRPr="002322CA" w:rsidRDefault="00CC5726" w:rsidP="00130194">
            <w:pPr>
              <w:jc w:val="center"/>
            </w:pPr>
            <w:r w:rsidRPr="002322CA">
              <w:t>-</w:t>
            </w:r>
          </w:p>
        </w:tc>
        <w:tc>
          <w:tcPr>
            <w:tcW w:w="985" w:type="dxa"/>
            <w:vAlign w:val="center"/>
          </w:tcPr>
          <w:p w:rsidR="00CC5726" w:rsidRPr="002322CA" w:rsidRDefault="00CC5726" w:rsidP="00130194">
            <w:pPr>
              <w:jc w:val="center"/>
            </w:pPr>
            <w:r w:rsidRPr="002322CA">
              <w:t>-</w:t>
            </w:r>
          </w:p>
        </w:tc>
        <w:tc>
          <w:tcPr>
            <w:tcW w:w="1550" w:type="dxa"/>
            <w:vAlign w:val="center"/>
          </w:tcPr>
          <w:p w:rsidR="00CC5726" w:rsidRPr="00300A81" w:rsidRDefault="00CC5726" w:rsidP="00130194">
            <w:pPr>
              <w:jc w:val="center"/>
            </w:pPr>
            <w: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6D135F" w:rsidRDefault="00CC5726" w:rsidP="00130194">
            <w:pPr>
              <w:jc w:val="center"/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931" w:type="dxa"/>
            <w:vAlign w:val="center"/>
          </w:tcPr>
          <w:p w:rsidR="00CC5726" w:rsidRPr="006D135F" w:rsidRDefault="00CC5726" w:rsidP="00130194">
            <w:pPr>
              <w:jc w:val="center"/>
            </w:pPr>
            <w:r w:rsidRPr="006D135F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30194">
            <w:pPr>
              <w:jc w:val="center"/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130194">
            <w:pPr>
              <w:jc w:val="center"/>
            </w:pPr>
            <w:r w:rsidRPr="00300A81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1100"/>
        </w:trPr>
        <w:tc>
          <w:tcPr>
            <w:tcW w:w="526" w:type="dxa"/>
            <w:vMerge w:val="restart"/>
            <w:vAlign w:val="center"/>
          </w:tcPr>
          <w:p w:rsidR="00CC5726" w:rsidRPr="00001068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001068" w:rsidRDefault="00CC5726" w:rsidP="00C022A3">
            <w:r w:rsidRPr="00001068">
              <w:rPr>
                <w:sz w:val="22"/>
                <w:szCs w:val="22"/>
              </w:rPr>
              <w:t>Соболева Галина Викторовна</w:t>
            </w:r>
          </w:p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  <w:r w:rsidRPr="009E017D">
              <w:t xml:space="preserve">Заместитель начальника </w:t>
            </w:r>
            <w:r w:rsidRPr="009E017D">
              <w:rPr>
                <w:sz w:val="22"/>
                <w:szCs w:val="22"/>
              </w:rPr>
              <w:t>отдела взаимодействия с федеральными структурами и казачеством</w:t>
            </w:r>
          </w:p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322BE" w:rsidRDefault="00CC5726" w:rsidP="00183A8C">
            <w:pPr>
              <w:ind w:left="-108" w:right="-108"/>
              <w:jc w:val="center"/>
            </w:pPr>
            <w:r w:rsidRPr="006322B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322BE" w:rsidRDefault="00CC5726" w:rsidP="00183A8C">
            <w:pPr>
              <w:ind w:left="-81" w:right="-108"/>
              <w:jc w:val="center"/>
            </w:pPr>
            <w:r w:rsidRPr="006322B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322BE" w:rsidRDefault="00CC5726" w:rsidP="00183A8C">
            <w:pPr>
              <w:jc w:val="center"/>
            </w:pPr>
            <w:r w:rsidRPr="006322BE">
              <w:rPr>
                <w:sz w:val="22"/>
                <w:szCs w:val="22"/>
              </w:rPr>
              <w:t>34,8</w:t>
            </w:r>
          </w:p>
        </w:tc>
        <w:tc>
          <w:tcPr>
            <w:tcW w:w="985" w:type="dxa"/>
            <w:vAlign w:val="center"/>
          </w:tcPr>
          <w:p w:rsidR="00CC5726" w:rsidRPr="006322BE" w:rsidRDefault="00CC5726" w:rsidP="00183A8C">
            <w:pPr>
              <w:jc w:val="center"/>
            </w:pPr>
            <w:r w:rsidRPr="006322B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300A81" w:rsidRDefault="00CC5726" w:rsidP="00130194">
            <w:pPr>
              <w:jc w:val="center"/>
            </w:pPr>
            <w: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300A81" w:rsidRDefault="00CC5726" w:rsidP="00130194">
            <w:pPr>
              <w:jc w:val="center"/>
            </w:pPr>
            <w: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300A81" w:rsidRDefault="00CC5726" w:rsidP="00130194">
            <w:pPr>
              <w:jc w:val="center"/>
            </w:pPr>
            <w: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183A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738 144,56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C022A3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322BE" w:rsidRDefault="00CC5726" w:rsidP="00183A8C">
            <w:pPr>
              <w:ind w:left="-108" w:right="-108"/>
              <w:jc w:val="center"/>
            </w:pPr>
            <w:r w:rsidRPr="006322B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322BE" w:rsidRDefault="00CC5726" w:rsidP="00183A8C">
            <w:pPr>
              <w:ind w:left="-81" w:right="-81"/>
              <w:jc w:val="center"/>
            </w:pPr>
            <w:r w:rsidRPr="006322BE">
              <w:rPr>
                <w:sz w:val="22"/>
                <w:szCs w:val="22"/>
              </w:rPr>
              <w:t>общая долевая 2/3</w:t>
            </w:r>
          </w:p>
        </w:tc>
        <w:tc>
          <w:tcPr>
            <w:tcW w:w="814" w:type="dxa"/>
            <w:vAlign w:val="center"/>
          </w:tcPr>
          <w:p w:rsidR="00CC5726" w:rsidRPr="006322BE" w:rsidRDefault="00CC5726" w:rsidP="00183A8C">
            <w:pPr>
              <w:jc w:val="center"/>
            </w:pPr>
            <w:r w:rsidRPr="006322BE">
              <w:rPr>
                <w:sz w:val="22"/>
                <w:szCs w:val="22"/>
              </w:rPr>
              <w:t>103,6</w:t>
            </w:r>
          </w:p>
        </w:tc>
        <w:tc>
          <w:tcPr>
            <w:tcW w:w="985" w:type="dxa"/>
            <w:vAlign w:val="center"/>
          </w:tcPr>
          <w:p w:rsidR="00CC5726" w:rsidRPr="006322BE" w:rsidRDefault="00CC5726" w:rsidP="00183A8C">
            <w:pPr>
              <w:jc w:val="center"/>
            </w:pPr>
            <w:r w:rsidRPr="006322B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94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7D0383" w:rsidRDefault="00CC5726" w:rsidP="00704B3D">
            <w:r w:rsidRPr="007D0383">
              <w:rPr>
                <w:sz w:val="22"/>
                <w:szCs w:val="22"/>
              </w:rPr>
              <w:t>Дедученко Денис Анатольевич</w:t>
            </w:r>
          </w:p>
          <w:p w:rsidR="00CC5726" w:rsidRPr="009E017D" w:rsidRDefault="00CC5726" w:rsidP="00704B3D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23018F" w:rsidRDefault="00CC5726" w:rsidP="00704B3D">
            <w:pPr>
              <w:ind w:left="-108" w:right="-108"/>
              <w:jc w:val="center"/>
            </w:pPr>
            <w:r w:rsidRPr="0023018F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3018F" w:rsidRDefault="00CC5726" w:rsidP="00704B3D">
            <w:pPr>
              <w:ind w:left="-81" w:right="-81"/>
              <w:jc w:val="center"/>
            </w:pPr>
            <w:r w:rsidRPr="0023018F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23018F" w:rsidRDefault="00CC5726" w:rsidP="00704B3D">
            <w:pPr>
              <w:jc w:val="center"/>
            </w:pPr>
            <w:r w:rsidRPr="0023018F">
              <w:rPr>
                <w:sz w:val="22"/>
                <w:szCs w:val="22"/>
              </w:rPr>
              <w:t>49,0</w:t>
            </w:r>
          </w:p>
        </w:tc>
        <w:tc>
          <w:tcPr>
            <w:tcW w:w="985" w:type="dxa"/>
            <w:vAlign w:val="center"/>
          </w:tcPr>
          <w:p w:rsidR="00CC5726" w:rsidRPr="0023018F" w:rsidRDefault="00CC5726" w:rsidP="00704B3D">
            <w:pPr>
              <w:jc w:val="center"/>
            </w:pPr>
            <w:r w:rsidRPr="0023018F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3018F" w:rsidRDefault="00CC5726" w:rsidP="00704B3D">
            <w:pPr>
              <w:jc w:val="center"/>
            </w:pPr>
            <w:r w:rsidRPr="0023018F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3018F" w:rsidRDefault="00CC5726" w:rsidP="00704B3D">
            <w:pPr>
              <w:jc w:val="center"/>
            </w:pPr>
            <w:r w:rsidRPr="0023018F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3018F" w:rsidRDefault="00CC5726" w:rsidP="00704B3D">
            <w:pPr>
              <w:jc w:val="center"/>
            </w:pPr>
            <w:r w:rsidRPr="0023018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265F45">
            <w:pPr>
              <w:ind w:left="-89"/>
              <w:jc w:val="center"/>
            </w:pPr>
            <w:r>
              <w:rPr>
                <w:sz w:val="22"/>
                <w:szCs w:val="22"/>
              </w:rPr>
              <w:t>1 336 602,00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704B3D">
            <w:r w:rsidRPr="009E017D">
              <w:rPr>
                <w:sz w:val="22"/>
                <w:szCs w:val="22"/>
              </w:rPr>
              <w:t>супруга</w:t>
            </w:r>
          </w:p>
          <w:p w:rsidR="00CC5726" w:rsidRPr="009E017D" w:rsidRDefault="00CC5726" w:rsidP="00704B3D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2F35" w:rsidRDefault="00CC5726" w:rsidP="00704B3D">
            <w:pPr>
              <w:ind w:left="-108" w:right="-108"/>
              <w:jc w:val="center"/>
            </w:pPr>
            <w:r w:rsidRPr="00772F3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2F35" w:rsidRDefault="00CC5726" w:rsidP="00704B3D">
            <w:pPr>
              <w:ind w:left="-81" w:right="-81"/>
              <w:jc w:val="center"/>
            </w:pPr>
            <w:r w:rsidRPr="00772F35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772F35" w:rsidRDefault="00CC5726" w:rsidP="00704B3D">
            <w:pPr>
              <w:jc w:val="center"/>
            </w:pPr>
            <w:r w:rsidRPr="00772F35">
              <w:rPr>
                <w:sz w:val="22"/>
                <w:szCs w:val="22"/>
              </w:rPr>
              <w:t>49,0</w:t>
            </w:r>
          </w:p>
        </w:tc>
        <w:tc>
          <w:tcPr>
            <w:tcW w:w="985" w:type="dxa"/>
            <w:vAlign w:val="center"/>
          </w:tcPr>
          <w:p w:rsidR="00CC5726" w:rsidRPr="00772F35" w:rsidRDefault="00CC5726" w:rsidP="00704B3D">
            <w:pPr>
              <w:jc w:val="center"/>
            </w:pPr>
            <w:r w:rsidRPr="00772F3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32553" w:rsidRDefault="00CC5726" w:rsidP="00704B3D">
            <w:pPr>
              <w:jc w:val="center"/>
            </w:pPr>
            <w:r w:rsidRPr="00132553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32553" w:rsidRDefault="00CC5726" w:rsidP="00704B3D">
            <w:pPr>
              <w:jc w:val="center"/>
            </w:pPr>
            <w:r w:rsidRPr="00132553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32553" w:rsidRDefault="00CC5726" w:rsidP="00704B3D">
            <w:pPr>
              <w:jc w:val="center"/>
            </w:pPr>
            <w:r w:rsidRPr="00132553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704B3D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Лада </w:t>
            </w:r>
            <w:r w:rsidRPr="009E017D">
              <w:rPr>
                <w:sz w:val="22"/>
                <w:szCs w:val="22"/>
                <w:lang w:val="en-US"/>
              </w:rPr>
              <w:t>XRAY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772F35" w:rsidRDefault="00CC5726" w:rsidP="00772F35">
            <w:pPr>
              <w:ind w:left="-89"/>
              <w:jc w:val="center"/>
            </w:pPr>
            <w:r w:rsidRPr="00772F35">
              <w:rPr>
                <w:sz w:val="22"/>
                <w:szCs w:val="22"/>
              </w:rPr>
              <w:t>559 849,97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6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704B3D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2F35" w:rsidRDefault="00CC5726" w:rsidP="00704B3D">
            <w:pPr>
              <w:ind w:left="-108" w:right="-108"/>
              <w:jc w:val="center"/>
            </w:pPr>
            <w:r w:rsidRPr="00772F3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2F35" w:rsidRDefault="00CC5726" w:rsidP="00704B3D">
            <w:pPr>
              <w:ind w:left="-81" w:right="-81"/>
              <w:jc w:val="center"/>
            </w:pPr>
            <w:r w:rsidRPr="00772F35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14" w:type="dxa"/>
            <w:vAlign w:val="center"/>
          </w:tcPr>
          <w:p w:rsidR="00CC5726" w:rsidRPr="00772F35" w:rsidRDefault="00CC5726" w:rsidP="00704B3D">
            <w:pPr>
              <w:jc w:val="center"/>
            </w:pPr>
            <w:r w:rsidRPr="00772F35">
              <w:rPr>
                <w:sz w:val="22"/>
                <w:szCs w:val="22"/>
              </w:rPr>
              <w:t>43,2</w:t>
            </w:r>
          </w:p>
        </w:tc>
        <w:tc>
          <w:tcPr>
            <w:tcW w:w="985" w:type="dxa"/>
            <w:vAlign w:val="center"/>
          </w:tcPr>
          <w:p w:rsidR="00CC5726" w:rsidRPr="00772F35" w:rsidRDefault="00CC5726" w:rsidP="00704B3D">
            <w:pPr>
              <w:jc w:val="center"/>
            </w:pPr>
            <w:r w:rsidRPr="00772F3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04B3D">
            <w:pPr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04B3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89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772F35" w:rsidTr="00C91404">
        <w:trPr>
          <w:trHeight w:val="16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704B3D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772F35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772F35" w:rsidRDefault="00CC5726" w:rsidP="0031162E">
            <w:pPr>
              <w:ind w:left="-108" w:right="-108"/>
              <w:jc w:val="center"/>
            </w:pPr>
            <w:r w:rsidRPr="00772F35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772F35" w:rsidRDefault="00CC5726" w:rsidP="0031162E">
            <w:pPr>
              <w:ind w:left="-81" w:right="-108"/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772F35" w:rsidRDefault="00CC5726" w:rsidP="0031162E">
            <w:pPr>
              <w:jc w:val="center"/>
            </w:pPr>
            <w:r w:rsidRPr="00772F35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C022A3">
            <w:r w:rsidRPr="003518CC">
              <w:rPr>
                <w:sz w:val="22"/>
                <w:szCs w:val="22"/>
              </w:rPr>
              <w:t>Салимова Виктория Николаевна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директора департамента экономики- начальник отдела сопровождения инвестиционных проектов</w:t>
            </w:r>
          </w:p>
        </w:tc>
        <w:tc>
          <w:tcPr>
            <w:tcW w:w="1260" w:type="dxa"/>
            <w:vAlign w:val="center"/>
          </w:tcPr>
          <w:p w:rsidR="00CC5726" w:rsidRPr="002F1D3E" w:rsidRDefault="00CC5726" w:rsidP="00623711">
            <w:pPr>
              <w:ind w:left="-108" w:right="-108"/>
              <w:jc w:val="center"/>
            </w:pPr>
            <w:r w:rsidRPr="002F1D3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F1D3E" w:rsidRDefault="00CC5726" w:rsidP="00623711">
            <w:pPr>
              <w:ind w:left="-81" w:right="-108"/>
              <w:jc w:val="center"/>
            </w:pPr>
            <w:r w:rsidRPr="002F1D3E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45,4</w:t>
            </w:r>
          </w:p>
        </w:tc>
        <w:tc>
          <w:tcPr>
            <w:tcW w:w="985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2F1D3E" w:rsidRDefault="00CC5726" w:rsidP="00623711">
            <w:pPr>
              <w:jc w:val="center"/>
            </w:pPr>
            <w:r w:rsidRPr="002F1D3E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772F35" w:rsidRDefault="00CC5726" w:rsidP="00623711">
            <w:pPr>
              <w:jc w:val="center"/>
              <w:rPr>
                <w:sz w:val="20"/>
                <w:szCs w:val="20"/>
              </w:rPr>
            </w:pPr>
            <w:r w:rsidRPr="00772F35">
              <w:rPr>
                <w:sz w:val="20"/>
                <w:szCs w:val="20"/>
              </w:rPr>
              <w:t>1 016 204,45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623711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C022A3">
            <w:r w:rsidRPr="003518CC">
              <w:rPr>
                <w:sz w:val="22"/>
                <w:szCs w:val="22"/>
              </w:rPr>
              <w:t>Грушевский Александр Владимирович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программных методов управления ДЭ</w:t>
            </w:r>
          </w:p>
        </w:tc>
        <w:tc>
          <w:tcPr>
            <w:tcW w:w="1260" w:type="dxa"/>
            <w:vAlign w:val="center"/>
          </w:tcPr>
          <w:p w:rsidR="00CC5726" w:rsidRPr="00AB76A6" w:rsidRDefault="00CC5726" w:rsidP="0004429C">
            <w:pPr>
              <w:ind w:left="-108" w:right="-108"/>
              <w:jc w:val="center"/>
            </w:pPr>
            <w:r w:rsidRPr="00AB76A6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AB76A6" w:rsidRDefault="00CC5726" w:rsidP="00A9528E">
            <w:pPr>
              <w:ind w:left="-81" w:right="-108"/>
              <w:jc w:val="center"/>
            </w:pPr>
            <w:r w:rsidRPr="00AB76A6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AB76A6" w:rsidRDefault="00CC5726" w:rsidP="003707E9">
            <w:pPr>
              <w:jc w:val="center"/>
            </w:pPr>
            <w:r w:rsidRPr="00AB76A6">
              <w:rPr>
                <w:sz w:val="22"/>
                <w:szCs w:val="22"/>
              </w:rPr>
              <w:t>58,2</w:t>
            </w:r>
          </w:p>
        </w:tc>
        <w:tc>
          <w:tcPr>
            <w:tcW w:w="985" w:type="dxa"/>
            <w:vAlign w:val="center"/>
          </w:tcPr>
          <w:p w:rsidR="00CC5726" w:rsidRPr="00AB76A6" w:rsidRDefault="00CC5726" w:rsidP="003707E9">
            <w:pPr>
              <w:jc w:val="center"/>
            </w:pPr>
            <w:r w:rsidRPr="00AB76A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AB76A6" w:rsidRDefault="00CC5726" w:rsidP="003707E9">
            <w:pPr>
              <w:jc w:val="center"/>
            </w:pPr>
            <w:r w:rsidRPr="00AB76A6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AB76A6" w:rsidRDefault="00CC5726" w:rsidP="003707E9">
            <w:pPr>
              <w:jc w:val="center"/>
            </w:pPr>
            <w:r w:rsidRPr="00AB76A6">
              <w:rPr>
                <w:sz w:val="22"/>
                <w:szCs w:val="22"/>
              </w:rPr>
              <w:t>58,2</w:t>
            </w:r>
          </w:p>
        </w:tc>
        <w:tc>
          <w:tcPr>
            <w:tcW w:w="931" w:type="dxa"/>
            <w:vAlign w:val="center"/>
          </w:tcPr>
          <w:p w:rsidR="00CC5726" w:rsidRPr="00AB76A6" w:rsidRDefault="00CC5726" w:rsidP="003707E9">
            <w:pPr>
              <w:jc w:val="center"/>
            </w:pPr>
            <w:r w:rsidRPr="00AB76A6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577 213,07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8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C022A3">
            <w:r w:rsidRPr="003518CC">
              <w:rPr>
                <w:sz w:val="22"/>
                <w:szCs w:val="22"/>
              </w:rPr>
              <w:t>Кобелева</w:t>
            </w:r>
          </w:p>
          <w:p w:rsidR="00CC5726" w:rsidRPr="009E017D" w:rsidRDefault="00CC5726" w:rsidP="00C022A3">
            <w:r w:rsidRPr="003518CC">
              <w:rPr>
                <w:sz w:val="22"/>
                <w:szCs w:val="22"/>
              </w:rPr>
              <w:t>Ирина Олеговна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экономического анализа ДЭ</w:t>
            </w:r>
          </w:p>
        </w:tc>
        <w:tc>
          <w:tcPr>
            <w:tcW w:w="1260" w:type="dxa"/>
            <w:vAlign w:val="center"/>
          </w:tcPr>
          <w:p w:rsidR="00CC5726" w:rsidRPr="006F4522" w:rsidRDefault="00CC5726" w:rsidP="0004429C">
            <w:pPr>
              <w:ind w:left="-108" w:right="-108"/>
              <w:jc w:val="center"/>
            </w:pPr>
            <w:r w:rsidRPr="006F452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F4522" w:rsidRDefault="00CC5726" w:rsidP="0004429C">
            <w:pPr>
              <w:ind w:left="-81" w:right="-108"/>
              <w:jc w:val="center"/>
            </w:pPr>
            <w:r w:rsidRPr="006F4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43,2</w:t>
            </w:r>
          </w:p>
        </w:tc>
        <w:tc>
          <w:tcPr>
            <w:tcW w:w="985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t>-</w:t>
            </w:r>
          </w:p>
        </w:tc>
        <w:tc>
          <w:tcPr>
            <w:tcW w:w="941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t>-</w:t>
            </w:r>
          </w:p>
        </w:tc>
        <w:tc>
          <w:tcPr>
            <w:tcW w:w="931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805 694,78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2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F4522" w:rsidRDefault="00CC5726" w:rsidP="0004429C">
            <w:pPr>
              <w:ind w:left="-108" w:right="-108"/>
              <w:jc w:val="center"/>
            </w:pPr>
            <w:r w:rsidRPr="006F452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F4522" w:rsidRDefault="00CC5726" w:rsidP="0004429C">
            <w:pPr>
              <w:ind w:left="-81" w:right="-108"/>
              <w:jc w:val="center"/>
            </w:pPr>
            <w:r w:rsidRPr="006F4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62,8</w:t>
            </w:r>
          </w:p>
        </w:tc>
        <w:tc>
          <w:tcPr>
            <w:tcW w:w="985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Mitsubishi</w:t>
            </w:r>
            <w:r w:rsidRPr="009E017D">
              <w:rPr>
                <w:bCs/>
                <w:sz w:val="22"/>
                <w:szCs w:val="22"/>
                <w:lang w:val="en-US"/>
              </w:rPr>
              <w:t xml:space="preserve"> Outlander</w:t>
            </w:r>
            <w:r w:rsidRPr="009E017D">
              <w:rPr>
                <w:bCs/>
                <w:sz w:val="22"/>
                <w:szCs w:val="22"/>
              </w:rPr>
              <w:t>,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Peugeot</w:t>
            </w:r>
            <w:r w:rsidRPr="009E017D">
              <w:rPr>
                <w:bCs/>
                <w:sz w:val="22"/>
                <w:szCs w:val="22"/>
                <w:lang w:val="en-US"/>
              </w:rPr>
              <w:t xml:space="preserve"> 308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6F4522" w:rsidRDefault="00CC5726" w:rsidP="006F4522">
            <w:pPr>
              <w:jc w:val="center"/>
            </w:pPr>
            <w:r>
              <w:rPr>
                <w:sz w:val="22"/>
                <w:szCs w:val="22"/>
              </w:rPr>
              <w:t>295 084,22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447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F4522" w:rsidRDefault="00CC5726" w:rsidP="0004429C">
            <w:pPr>
              <w:ind w:left="-108" w:right="-108"/>
              <w:jc w:val="center"/>
            </w:pPr>
            <w:r w:rsidRPr="006F452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6F4522" w:rsidRDefault="00CC5726" w:rsidP="0004429C">
            <w:pPr>
              <w:ind w:left="-81" w:right="-108"/>
              <w:jc w:val="center"/>
            </w:pPr>
            <w:r w:rsidRPr="006F4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600,0</w:t>
            </w:r>
          </w:p>
        </w:tc>
        <w:tc>
          <w:tcPr>
            <w:tcW w:w="985" w:type="dxa"/>
            <w:vAlign w:val="center"/>
          </w:tcPr>
          <w:p w:rsidR="00CC5726" w:rsidRPr="006F4522" w:rsidRDefault="00CC5726" w:rsidP="003707E9">
            <w:pPr>
              <w:jc w:val="center"/>
            </w:pPr>
            <w:r w:rsidRPr="006F45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 w:val="restart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Димитров Владимир Викторович</w:t>
            </w:r>
          </w:p>
        </w:tc>
        <w:tc>
          <w:tcPr>
            <w:tcW w:w="1987" w:type="dxa"/>
            <w:vMerge w:val="restart"/>
          </w:tcPr>
          <w:p w:rsidR="00CC5726" w:rsidRPr="002D7B80" w:rsidRDefault="00CC5726" w:rsidP="00D6494E">
            <w:pPr>
              <w:jc w:val="center"/>
            </w:pPr>
            <w:r w:rsidRPr="002D7B80">
              <w:rPr>
                <w:sz w:val="22"/>
                <w:szCs w:val="22"/>
              </w:rPr>
              <w:t>Начальник отдела потребительского рынка</w:t>
            </w:r>
          </w:p>
        </w:tc>
        <w:tc>
          <w:tcPr>
            <w:tcW w:w="1260" w:type="dxa"/>
            <w:vAlign w:val="center"/>
          </w:tcPr>
          <w:p w:rsidR="00CC5726" w:rsidRPr="006F4522" w:rsidRDefault="00CC5726" w:rsidP="0004429C">
            <w:pPr>
              <w:ind w:left="-108" w:right="-108"/>
              <w:jc w:val="center"/>
            </w:pPr>
            <w:r w:rsidRPr="006F452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F4522" w:rsidRDefault="00CC5726" w:rsidP="0004429C">
            <w:pPr>
              <w:ind w:left="-81" w:right="-108"/>
              <w:jc w:val="center"/>
            </w:pPr>
            <w:r w:rsidRPr="006F4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F4522" w:rsidRDefault="00CC5726" w:rsidP="003A5650">
            <w:pPr>
              <w:jc w:val="center"/>
            </w:pPr>
            <w:r w:rsidRPr="006F4522">
              <w:rPr>
                <w:sz w:val="22"/>
                <w:szCs w:val="22"/>
              </w:rPr>
              <w:t>99,8</w:t>
            </w:r>
          </w:p>
        </w:tc>
        <w:tc>
          <w:tcPr>
            <w:tcW w:w="985" w:type="dxa"/>
            <w:vAlign w:val="center"/>
          </w:tcPr>
          <w:p w:rsidR="00CC5726" w:rsidRPr="006F4522" w:rsidRDefault="00CC5726" w:rsidP="003A5650">
            <w:pPr>
              <w:jc w:val="center"/>
            </w:pPr>
            <w:r w:rsidRPr="006F45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F927E3" w:rsidRDefault="00CC5726" w:rsidP="003A5650">
            <w:pPr>
              <w:jc w:val="center"/>
            </w:pPr>
            <w:r w:rsidRPr="00F927E3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927E3" w:rsidRDefault="00CC5726" w:rsidP="003A5650">
            <w:pPr>
              <w:jc w:val="center"/>
              <w:rPr>
                <w:lang w:val="en-US"/>
              </w:rPr>
            </w:pPr>
            <w:r w:rsidRPr="00F927E3">
              <w:rPr>
                <w:sz w:val="22"/>
                <w:szCs w:val="22"/>
                <w:lang w:val="en-US"/>
              </w:rPr>
              <w:t>145</w:t>
            </w:r>
            <w:r w:rsidRPr="00F927E3">
              <w:rPr>
                <w:sz w:val="22"/>
                <w:szCs w:val="22"/>
              </w:rPr>
              <w:t>,</w:t>
            </w:r>
            <w:r w:rsidRPr="00F927E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F927E3" w:rsidRDefault="00CC5726" w:rsidP="003A5650">
            <w:pPr>
              <w:jc w:val="center"/>
            </w:pPr>
            <w:r w:rsidRPr="00F927E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Тойота Лексус </w:t>
            </w:r>
            <w:r w:rsidRPr="009E017D">
              <w:rPr>
                <w:sz w:val="22"/>
                <w:szCs w:val="22"/>
                <w:lang w:val="en-US"/>
              </w:rPr>
              <w:t>RX270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813 350,78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3518CC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F4522" w:rsidRDefault="00CC5726" w:rsidP="0004429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F4522">
              <w:rPr>
                <w:sz w:val="20"/>
                <w:szCs w:val="20"/>
              </w:rPr>
              <w:t>машиноместо</w:t>
            </w:r>
          </w:p>
        </w:tc>
        <w:tc>
          <w:tcPr>
            <w:tcW w:w="1612" w:type="dxa"/>
            <w:vAlign w:val="center"/>
          </w:tcPr>
          <w:p w:rsidR="00CC5726" w:rsidRPr="006F4522" w:rsidRDefault="00CC5726" w:rsidP="0004429C">
            <w:pPr>
              <w:ind w:left="-81" w:right="-108"/>
              <w:jc w:val="center"/>
            </w:pPr>
            <w:r w:rsidRPr="006F45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6F4522" w:rsidRDefault="00CC5726" w:rsidP="003A5650">
            <w:pPr>
              <w:jc w:val="center"/>
            </w:pPr>
            <w:r w:rsidRPr="006F4522">
              <w:rPr>
                <w:sz w:val="22"/>
                <w:szCs w:val="22"/>
              </w:rPr>
              <w:t>922,7</w:t>
            </w:r>
          </w:p>
        </w:tc>
        <w:tc>
          <w:tcPr>
            <w:tcW w:w="985" w:type="dxa"/>
            <w:vAlign w:val="center"/>
          </w:tcPr>
          <w:p w:rsidR="00CC5726" w:rsidRPr="006F4522" w:rsidRDefault="00CC5726" w:rsidP="003A5650">
            <w:pPr>
              <w:jc w:val="center"/>
            </w:pPr>
            <w:r w:rsidRPr="006F452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F927E3" w:rsidRDefault="00CC5726" w:rsidP="003A5650">
            <w:pPr>
              <w:jc w:val="center"/>
            </w:pPr>
            <w:r w:rsidRPr="00F927E3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927E3" w:rsidRDefault="00CC5726" w:rsidP="003A5650">
            <w:pPr>
              <w:jc w:val="center"/>
              <w:rPr>
                <w:lang w:val="en-US"/>
              </w:rPr>
            </w:pPr>
            <w:r w:rsidRPr="00F927E3">
              <w:rPr>
                <w:sz w:val="22"/>
                <w:szCs w:val="22"/>
                <w:lang w:val="en-US"/>
              </w:rPr>
              <w:t>54</w:t>
            </w:r>
            <w:r w:rsidRPr="00F927E3">
              <w:rPr>
                <w:sz w:val="22"/>
                <w:szCs w:val="22"/>
              </w:rPr>
              <w:t>,</w:t>
            </w:r>
            <w:r w:rsidRPr="00F927E3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31" w:type="dxa"/>
            <w:vAlign w:val="center"/>
          </w:tcPr>
          <w:p w:rsidR="00CC5726" w:rsidRPr="00F927E3" w:rsidRDefault="00CC5726" w:rsidP="003A5650">
            <w:pPr>
              <w:jc w:val="center"/>
            </w:pPr>
            <w:r w:rsidRPr="00F927E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49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Ганина</w:t>
            </w:r>
          </w:p>
          <w:p w:rsidR="00CC5726" w:rsidRPr="003518CC" w:rsidRDefault="00CC5726" w:rsidP="005A7859">
            <w:r w:rsidRPr="003518CC">
              <w:rPr>
                <w:sz w:val="22"/>
                <w:szCs w:val="22"/>
              </w:rPr>
              <w:t>Юлия Владимировна</w:t>
            </w:r>
          </w:p>
        </w:tc>
        <w:tc>
          <w:tcPr>
            <w:tcW w:w="1987" w:type="dxa"/>
            <w:vMerge w:val="restart"/>
          </w:tcPr>
          <w:p w:rsidR="00CC5726" w:rsidRPr="002D7B80" w:rsidRDefault="00CC5726" w:rsidP="00D6494E">
            <w:pPr>
              <w:jc w:val="center"/>
            </w:pPr>
            <w:r w:rsidRPr="002D7B80">
              <w:rPr>
                <w:sz w:val="22"/>
                <w:szCs w:val="22"/>
              </w:rPr>
              <w:t>Заместитель начальника отдела потребительского рынка</w:t>
            </w:r>
          </w:p>
        </w:tc>
        <w:tc>
          <w:tcPr>
            <w:tcW w:w="1260" w:type="dxa"/>
            <w:vAlign w:val="center"/>
          </w:tcPr>
          <w:p w:rsidR="00CC5726" w:rsidRPr="006078D6" w:rsidRDefault="00CC5726" w:rsidP="0004429C">
            <w:pPr>
              <w:ind w:left="-108" w:right="-108"/>
              <w:jc w:val="center"/>
            </w:pPr>
            <w:r w:rsidRPr="006078D6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6078D6" w:rsidRDefault="00CC5726" w:rsidP="005F7ACC">
            <w:pPr>
              <w:jc w:val="center"/>
            </w:pPr>
            <w:r w:rsidRPr="006078D6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162,5</w:t>
            </w:r>
          </w:p>
        </w:tc>
        <w:tc>
          <w:tcPr>
            <w:tcW w:w="985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</w:rPr>
              <w:t>Форд</w:t>
            </w:r>
            <w:r w:rsidRPr="006078D6">
              <w:rPr>
                <w:sz w:val="22"/>
                <w:szCs w:val="22"/>
              </w:rPr>
              <w:t xml:space="preserve"> </w:t>
            </w:r>
            <w:r w:rsidRPr="006078D6">
              <w:rPr>
                <w:sz w:val="22"/>
                <w:szCs w:val="22"/>
                <w:lang w:val="en-US"/>
              </w:rPr>
              <w:t>ECO</w:t>
            </w:r>
            <w:r w:rsidRPr="006078D6">
              <w:rPr>
                <w:sz w:val="22"/>
                <w:szCs w:val="22"/>
              </w:rPr>
              <w:t xml:space="preserve"> </w:t>
            </w:r>
            <w:r w:rsidRPr="006078D6">
              <w:rPr>
                <w:sz w:val="22"/>
                <w:szCs w:val="22"/>
                <w:lang w:val="en-US"/>
              </w:rPr>
              <w:t>SPORT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722 265,15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078D6" w:rsidRDefault="00CC5726" w:rsidP="0004429C">
            <w:pPr>
              <w:ind w:left="-108" w:right="-108"/>
              <w:jc w:val="center"/>
            </w:pPr>
            <w:r w:rsidRPr="006078D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6078D6" w:rsidRDefault="00CC5726" w:rsidP="005F7ACC">
            <w:pPr>
              <w:jc w:val="center"/>
            </w:pPr>
            <w:r w:rsidRPr="006078D6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543,0</w:t>
            </w:r>
          </w:p>
        </w:tc>
        <w:tc>
          <w:tcPr>
            <w:tcW w:w="985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0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078D6" w:rsidRDefault="00CC5726" w:rsidP="0004429C">
            <w:pPr>
              <w:ind w:left="-108" w:right="-108"/>
              <w:jc w:val="center"/>
            </w:pPr>
            <w:r w:rsidRPr="006078D6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6078D6" w:rsidRDefault="00CC5726" w:rsidP="005F7ACC">
            <w:pPr>
              <w:jc w:val="center"/>
            </w:pPr>
            <w:r w:rsidRPr="006078D6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162,5</w:t>
            </w:r>
          </w:p>
        </w:tc>
        <w:tc>
          <w:tcPr>
            <w:tcW w:w="985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А</w:t>
            </w:r>
            <w:r w:rsidRPr="009E017D">
              <w:rPr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>
              <w:rPr>
                <w:bCs/>
                <w:sz w:val="22"/>
                <w:szCs w:val="22"/>
              </w:rPr>
              <w:t xml:space="preserve">Ниссан </w:t>
            </w:r>
            <w:r w:rsidRPr="009E017D">
              <w:rPr>
                <w:bCs/>
                <w:sz w:val="22"/>
                <w:szCs w:val="22"/>
                <w:lang w:val="en-US"/>
              </w:rPr>
              <w:t>QASHQAI</w:t>
            </w:r>
            <w:r w:rsidRPr="009E017D">
              <w:rPr>
                <w:bCs/>
                <w:sz w:val="22"/>
                <w:szCs w:val="22"/>
              </w:rPr>
              <w:t>+2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422 794,29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078D6" w:rsidRDefault="00CC5726" w:rsidP="0004429C">
            <w:pPr>
              <w:ind w:left="-108" w:right="-108"/>
              <w:jc w:val="center"/>
            </w:pPr>
            <w:r w:rsidRPr="006078D6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6078D6" w:rsidRDefault="00CC5726" w:rsidP="005F7ACC">
            <w:pPr>
              <w:jc w:val="center"/>
            </w:pPr>
            <w:r w:rsidRPr="006078D6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543,0</w:t>
            </w:r>
          </w:p>
        </w:tc>
        <w:tc>
          <w:tcPr>
            <w:tcW w:w="985" w:type="dxa"/>
            <w:vAlign w:val="center"/>
          </w:tcPr>
          <w:p w:rsidR="00CC5726" w:rsidRPr="006078D6" w:rsidRDefault="00CC5726" w:rsidP="003707E9">
            <w:pPr>
              <w:jc w:val="center"/>
            </w:pPr>
            <w:r w:rsidRPr="006078D6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969C2" w:rsidRDefault="00CC5726" w:rsidP="0004429C">
            <w:pPr>
              <w:ind w:left="-108" w:right="-108"/>
              <w:jc w:val="center"/>
            </w:pPr>
            <w:r w:rsidRPr="005969C2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</w:tcPr>
          <w:p w:rsidR="00CC5726" w:rsidRPr="005969C2" w:rsidRDefault="00CC5726" w:rsidP="005F7ACC">
            <w:pPr>
              <w:jc w:val="center"/>
            </w:pPr>
            <w:r w:rsidRPr="005969C2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rPr>
                <w:sz w:val="22"/>
                <w:szCs w:val="22"/>
              </w:rPr>
              <w:t>162,5</w:t>
            </w:r>
          </w:p>
        </w:tc>
        <w:tc>
          <w:tcPr>
            <w:tcW w:w="985" w:type="dxa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969C2" w:rsidRDefault="00CC5726" w:rsidP="005F7ACC">
            <w:pPr>
              <w:jc w:val="center"/>
            </w:pPr>
            <w:r w:rsidRPr="005969C2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969C2" w:rsidRDefault="00CC5726" w:rsidP="0004429C">
            <w:pPr>
              <w:ind w:left="-108" w:right="-108"/>
              <w:jc w:val="center"/>
            </w:pPr>
            <w:r w:rsidRPr="005969C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</w:tcPr>
          <w:p w:rsidR="00CC5726" w:rsidRPr="005969C2" w:rsidRDefault="00CC5726" w:rsidP="005F7ACC">
            <w:pPr>
              <w:jc w:val="center"/>
            </w:pPr>
            <w:r w:rsidRPr="005969C2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rPr>
                <w:sz w:val="22"/>
                <w:szCs w:val="22"/>
              </w:rPr>
              <w:t>543,0</w:t>
            </w:r>
          </w:p>
        </w:tc>
        <w:tc>
          <w:tcPr>
            <w:tcW w:w="985" w:type="dxa"/>
            <w:vAlign w:val="center"/>
          </w:tcPr>
          <w:p w:rsidR="00CC5726" w:rsidRPr="005969C2" w:rsidRDefault="00CC5726" w:rsidP="003707E9">
            <w:pPr>
              <w:jc w:val="center"/>
            </w:pPr>
            <w:r w:rsidRPr="005969C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31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Сергеева</w:t>
            </w:r>
          </w:p>
          <w:p w:rsidR="00CC5726" w:rsidRPr="009E017D" w:rsidRDefault="00CC5726" w:rsidP="005A7859">
            <w:r w:rsidRPr="003518CC">
              <w:rPr>
                <w:sz w:val="22"/>
                <w:szCs w:val="22"/>
              </w:rPr>
              <w:t>Юлия Александровна</w:t>
            </w:r>
          </w:p>
        </w:tc>
        <w:tc>
          <w:tcPr>
            <w:tcW w:w="1987" w:type="dxa"/>
            <w:vMerge w:val="restart"/>
          </w:tcPr>
          <w:p w:rsidR="00CC5726" w:rsidRPr="00BD555E" w:rsidRDefault="00CC5726" w:rsidP="00D6494E">
            <w:pPr>
              <w:jc w:val="center"/>
            </w:pPr>
            <w:r w:rsidRPr="00BD555E">
              <w:rPr>
                <w:sz w:val="22"/>
                <w:szCs w:val="22"/>
              </w:rPr>
              <w:t>Главный  специалист отдела  потребительского рынка</w:t>
            </w: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62,3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476 592,83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7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>34,2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>34,2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550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Шевроле Крузе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261 228,00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(1/2)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62,3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0C17CC" w:rsidRDefault="00CC5726" w:rsidP="003707E9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>34,2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550" w:type="dxa"/>
            <w:vMerge/>
            <w:vAlign w:val="center"/>
          </w:tcPr>
          <w:p w:rsidR="00CC5726" w:rsidRPr="000C17CC" w:rsidRDefault="00CC5726" w:rsidP="003707E9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0C17CC" w:rsidRDefault="00CC5726" w:rsidP="003707E9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0C17CC" w:rsidRDefault="00CC5726" w:rsidP="003707E9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0C17CC" w:rsidRDefault="00CC5726" w:rsidP="0004429C">
            <w:pPr>
              <w:ind w:left="-108" w:right="-108"/>
              <w:jc w:val="center"/>
            </w:pPr>
            <w:r w:rsidRPr="000C17C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0C17CC" w:rsidRDefault="00CC5726" w:rsidP="0004429C">
            <w:pPr>
              <w:ind w:left="-81" w:right="-108"/>
              <w:jc w:val="center"/>
            </w:pPr>
            <w:r w:rsidRPr="000C17CC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>34,2</w:t>
            </w:r>
          </w:p>
        </w:tc>
        <w:tc>
          <w:tcPr>
            <w:tcW w:w="985" w:type="dxa"/>
            <w:vAlign w:val="center"/>
          </w:tcPr>
          <w:p w:rsidR="00CC5726" w:rsidRPr="000C17CC" w:rsidRDefault="00CC5726" w:rsidP="0034787C">
            <w:pPr>
              <w:jc w:val="center"/>
            </w:pPr>
            <w:r w:rsidRPr="000C17CC">
              <w:rPr>
                <w:sz w:val="22"/>
                <w:szCs w:val="22"/>
              </w:rPr>
              <w:t xml:space="preserve">Россия                   </w:t>
            </w:r>
          </w:p>
        </w:tc>
        <w:tc>
          <w:tcPr>
            <w:tcW w:w="1550" w:type="dxa"/>
            <w:vAlign w:val="center"/>
          </w:tcPr>
          <w:p w:rsidR="00CC5726" w:rsidRPr="000C17CC" w:rsidRDefault="00CC5726" w:rsidP="005F7ACC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0C17CC" w:rsidRDefault="00CC5726" w:rsidP="005F7ACC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0C17CC" w:rsidRDefault="00CC5726" w:rsidP="005F7ACC">
            <w:pPr>
              <w:jc w:val="center"/>
            </w:pPr>
            <w:r w:rsidRPr="000C17C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trHeight w:val="548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/>
          <w:p w:rsidR="00CC5726" w:rsidRPr="003518CC" w:rsidRDefault="00CC5726" w:rsidP="005A7859">
            <w:pPr>
              <w:rPr>
                <w:highlight w:val="cyan"/>
              </w:rPr>
            </w:pPr>
            <w:r w:rsidRPr="003518CC">
              <w:rPr>
                <w:sz w:val="22"/>
                <w:szCs w:val="22"/>
              </w:rPr>
              <w:t>Ковалева Ксения Сергеевна</w:t>
            </w:r>
          </w:p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</w:p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 xml:space="preserve">И.о. </w:t>
            </w:r>
            <w:r w:rsidRPr="009E017D">
              <w:rPr>
                <w:sz w:val="22"/>
                <w:szCs w:val="22"/>
              </w:rPr>
              <w:t xml:space="preserve">ведущего специалиста отдела </w:t>
            </w:r>
            <w:r w:rsidRPr="009E017D">
              <w:rPr>
                <w:sz w:val="20"/>
                <w:szCs w:val="20"/>
              </w:rPr>
              <w:t>потребительского</w:t>
            </w:r>
            <w:r w:rsidRPr="009E017D">
              <w:rPr>
                <w:sz w:val="22"/>
                <w:szCs w:val="22"/>
              </w:rPr>
              <w:t xml:space="preserve"> рынка</w:t>
            </w:r>
          </w:p>
        </w:tc>
        <w:tc>
          <w:tcPr>
            <w:tcW w:w="1260" w:type="dxa"/>
            <w:vAlign w:val="center"/>
          </w:tcPr>
          <w:p w:rsidR="00CC5726" w:rsidRPr="009D26BA" w:rsidRDefault="00CC5726" w:rsidP="0004429C">
            <w:pPr>
              <w:ind w:left="-108" w:right="-108"/>
              <w:jc w:val="center"/>
            </w:pPr>
            <w:r w:rsidRPr="009D26BA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9D26BA" w:rsidRDefault="00CC5726" w:rsidP="0004429C">
            <w:pPr>
              <w:ind w:left="-81" w:right="-108"/>
              <w:jc w:val="center"/>
            </w:pPr>
            <w:r w:rsidRPr="009D26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D26BA" w:rsidRDefault="00CC5726" w:rsidP="00455933">
            <w:pPr>
              <w:jc w:val="center"/>
            </w:pPr>
            <w:r w:rsidRPr="009D26BA">
              <w:rPr>
                <w:sz w:val="22"/>
                <w:szCs w:val="22"/>
              </w:rPr>
              <w:t>258,9</w:t>
            </w:r>
          </w:p>
        </w:tc>
        <w:tc>
          <w:tcPr>
            <w:tcW w:w="985" w:type="dxa"/>
            <w:vAlign w:val="center"/>
          </w:tcPr>
          <w:p w:rsidR="00CC5726" w:rsidRPr="009D26BA" w:rsidRDefault="00CC5726" w:rsidP="00455933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9D26BA" w:rsidRDefault="00CC5726" w:rsidP="003707E9">
            <w:pPr>
              <w:jc w:val="center"/>
            </w:pPr>
            <w:r w:rsidRPr="009D26B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9D26BA" w:rsidRDefault="00CC5726" w:rsidP="003707E9">
            <w:pPr>
              <w:jc w:val="center"/>
            </w:pPr>
            <w:r w:rsidRPr="009D26BA">
              <w:rPr>
                <w:sz w:val="22"/>
                <w:szCs w:val="22"/>
              </w:rPr>
              <w:t>58,0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9D26BA" w:rsidRDefault="00CC5726" w:rsidP="003707E9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</w:tcPr>
          <w:p w:rsidR="00CC5726" w:rsidRDefault="00CC5726" w:rsidP="001526DD"/>
          <w:p w:rsidR="00CC5726" w:rsidRPr="001526DD" w:rsidRDefault="00CC5726" w:rsidP="001526DD">
            <w:r>
              <w:rPr>
                <w:sz w:val="22"/>
                <w:szCs w:val="22"/>
              </w:rPr>
              <w:t>407 711,</w:t>
            </w:r>
            <w:r w:rsidRPr="001526DD">
              <w:rPr>
                <w:sz w:val="22"/>
                <w:szCs w:val="22"/>
              </w:rPr>
              <w:t>53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D26BA" w:rsidRDefault="00CC5726" w:rsidP="0004429C">
            <w:pPr>
              <w:ind w:left="-108" w:right="-108"/>
              <w:jc w:val="center"/>
            </w:pPr>
            <w:r w:rsidRPr="009D26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9D26BA" w:rsidRDefault="00CC5726" w:rsidP="0004429C">
            <w:pPr>
              <w:ind w:left="-81" w:right="-108"/>
              <w:jc w:val="center"/>
            </w:pPr>
            <w:r w:rsidRPr="009D26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D26BA" w:rsidRDefault="00CC5726" w:rsidP="00455933">
            <w:pPr>
              <w:jc w:val="center"/>
              <w:rPr>
                <w:sz w:val="18"/>
                <w:szCs w:val="18"/>
              </w:rPr>
            </w:pPr>
            <w:r w:rsidRPr="009D26BA">
              <w:rPr>
                <w:sz w:val="18"/>
                <w:szCs w:val="18"/>
              </w:rPr>
              <w:t>1124,0</w:t>
            </w:r>
          </w:p>
        </w:tc>
        <w:tc>
          <w:tcPr>
            <w:tcW w:w="985" w:type="dxa"/>
            <w:vAlign w:val="center"/>
          </w:tcPr>
          <w:p w:rsidR="00CC5726" w:rsidRPr="009D26BA" w:rsidRDefault="00CC5726" w:rsidP="00455933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1526DD"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D26BA" w:rsidRDefault="00CC5726" w:rsidP="0004429C">
            <w:pPr>
              <w:ind w:left="-108" w:right="-108"/>
              <w:jc w:val="center"/>
            </w:pPr>
            <w:r w:rsidRPr="009D26B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D26BA" w:rsidRDefault="00CC5726" w:rsidP="0004429C">
            <w:pPr>
              <w:ind w:left="-81" w:right="-108"/>
              <w:jc w:val="center"/>
            </w:pPr>
            <w:r w:rsidRPr="009D26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D26BA" w:rsidRDefault="00CC5726" w:rsidP="0034787C">
            <w:pPr>
              <w:jc w:val="center"/>
            </w:pPr>
            <w:r w:rsidRPr="009D26BA">
              <w:rPr>
                <w:sz w:val="22"/>
                <w:szCs w:val="22"/>
              </w:rPr>
              <w:t>58,0</w:t>
            </w:r>
          </w:p>
        </w:tc>
        <w:tc>
          <w:tcPr>
            <w:tcW w:w="985" w:type="dxa"/>
            <w:vAlign w:val="center"/>
          </w:tcPr>
          <w:p w:rsidR="00CC5726" w:rsidRPr="009D26BA" w:rsidRDefault="00CC5726" w:rsidP="0034787C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54,0</w:t>
            </w:r>
          </w:p>
        </w:tc>
        <w:tc>
          <w:tcPr>
            <w:tcW w:w="931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Тайота Рав-4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1526DD" w:rsidRDefault="00CC5726" w:rsidP="001526DD">
            <w:pPr>
              <w:rPr>
                <w:sz w:val="20"/>
                <w:szCs w:val="20"/>
              </w:rPr>
            </w:pPr>
            <w:r w:rsidRPr="001526DD">
              <w:rPr>
                <w:sz w:val="20"/>
                <w:szCs w:val="20"/>
              </w:rPr>
              <w:t>1569013,83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5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D26BA" w:rsidRDefault="00CC5726" w:rsidP="0004429C">
            <w:pPr>
              <w:ind w:left="-108" w:right="-108"/>
              <w:jc w:val="center"/>
            </w:pPr>
            <w:r w:rsidRPr="009D26BA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9D26BA" w:rsidRDefault="00CC5726" w:rsidP="0004429C">
            <w:pPr>
              <w:ind w:left="-81" w:right="-108"/>
              <w:jc w:val="center"/>
            </w:pPr>
            <w:r w:rsidRPr="009D26B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D26BA" w:rsidRDefault="00CC5726" w:rsidP="0034787C">
            <w:pPr>
              <w:jc w:val="center"/>
            </w:pPr>
            <w:r w:rsidRPr="009D26BA">
              <w:rPr>
                <w:sz w:val="22"/>
                <w:szCs w:val="22"/>
              </w:rPr>
              <w:t>20,0</w:t>
            </w:r>
          </w:p>
        </w:tc>
        <w:tc>
          <w:tcPr>
            <w:tcW w:w="985" w:type="dxa"/>
            <w:vAlign w:val="center"/>
          </w:tcPr>
          <w:p w:rsidR="00CC5726" w:rsidRPr="009D26BA" w:rsidRDefault="00CC5726" w:rsidP="0034787C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574,0</w:t>
            </w:r>
          </w:p>
        </w:tc>
        <w:tc>
          <w:tcPr>
            <w:tcW w:w="931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6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1D3E" w:rsidRDefault="00CC5726" w:rsidP="0004429C">
            <w:pPr>
              <w:ind w:left="-108" w:right="-108"/>
              <w:jc w:val="center"/>
            </w:pPr>
            <w:r w:rsidRPr="002F1D3E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F1D3E" w:rsidRDefault="00CC5726" w:rsidP="0004429C">
            <w:pPr>
              <w:ind w:left="-81" w:right="-108"/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58,0</w:t>
            </w:r>
          </w:p>
        </w:tc>
        <w:tc>
          <w:tcPr>
            <w:tcW w:w="931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4787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1D3E" w:rsidRDefault="00CC5726" w:rsidP="0004429C">
            <w:pPr>
              <w:ind w:left="-108" w:right="-108"/>
              <w:jc w:val="center"/>
            </w:pPr>
            <w:r w:rsidRPr="002F1D3E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F1D3E" w:rsidRDefault="00CC5726" w:rsidP="0004429C">
            <w:pPr>
              <w:ind w:left="-81" w:right="-108"/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F1D3E" w:rsidRDefault="00CC5726" w:rsidP="0034787C">
            <w:pPr>
              <w:jc w:val="center"/>
            </w:pPr>
            <w:r w:rsidRPr="002F1D3E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58,0</w:t>
            </w:r>
          </w:p>
        </w:tc>
        <w:tc>
          <w:tcPr>
            <w:tcW w:w="931" w:type="dxa"/>
            <w:vAlign w:val="center"/>
          </w:tcPr>
          <w:p w:rsidR="00CC5726" w:rsidRPr="009D26BA" w:rsidRDefault="00CC5726" w:rsidP="00D86FB4">
            <w:pPr>
              <w:jc w:val="center"/>
            </w:pPr>
            <w:r w:rsidRPr="009D26B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4787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46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Левченко</w:t>
            </w:r>
          </w:p>
          <w:p w:rsidR="00CC5726" w:rsidRPr="003518CC" w:rsidRDefault="00CC5726" w:rsidP="005A7859">
            <w:r w:rsidRPr="003518CC">
              <w:rPr>
                <w:sz w:val="22"/>
                <w:szCs w:val="22"/>
              </w:rPr>
              <w:t>Анна</w:t>
            </w:r>
          </w:p>
          <w:p w:rsidR="00CC5726" w:rsidRDefault="00CC5726" w:rsidP="005A7859">
            <w:r w:rsidRPr="003518CC">
              <w:rPr>
                <w:sz w:val="22"/>
                <w:szCs w:val="22"/>
              </w:rPr>
              <w:t>Сергеевна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Заведующий сектором</w:t>
            </w:r>
            <w:r>
              <w:rPr>
                <w:sz w:val="22"/>
                <w:szCs w:val="22"/>
              </w:rPr>
              <w:t xml:space="preserve"> координации нестационарных торговых объектов</w:t>
            </w:r>
            <w:r w:rsidRPr="009E017D">
              <w:rPr>
                <w:sz w:val="22"/>
                <w:szCs w:val="22"/>
              </w:rPr>
              <w:t xml:space="preserve"> отдела </w:t>
            </w:r>
            <w:r w:rsidRPr="003518CC">
              <w:rPr>
                <w:sz w:val="22"/>
                <w:szCs w:val="22"/>
              </w:rPr>
              <w:t xml:space="preserve">потребительского </w:t>
            </w:r>
            <w:r w:rsidRPr="009E017D">
              <w:rPr>
                <w:sz w:val="22"/>
                <w:szCs w:val="22"/>
              </w:rPr>
              <w:t>рынка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3762A3" w:rsidRDefault="00CC5726" w:rsidP="0004429C">
            <w:pPr>
              <w:ind w:left="-108" w:right="-108"/>
              <w:jc w:val="center"/>
            </w:pPr>
            <w:r w:rsidRPr="003762A3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762A3" w:rsidRDefault="00CC5726" w:rsidP="00852F8A">
            <w:pPr>
              <w:ind w:left="-81" w:right="-108"/>
              <w:jc w:val="center"/>
            </w:pPr>
            <w:r w:rsidRPr="003762A3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90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65,9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684 577,89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упруг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3762A3" w:rsidRDefault="00CC5726" w:rsidP="0004429C">
            <w:pPr>
              <w:ind w:left="-108" w:right="-108"/>
              <w:jc w:val="center"/>
            </w:pPr>
            <w:r w:rsidRPr="003762A3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762A3" w:rsidRDefault="00CC5726" w:rsidP="0004429C">
            <w:pPr>
              <w:ind w:left="-81" w:right="-108"/>
              <w:jc w:val="center"/>
            </w:pPr>
            <w:r w:rsidRPr="003762A3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65,9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3707E9">
            <w:pPr>
              <w:jc w:val="center"/>
            </w:pPr>
            <w:r>
              <w:rPr>
                <w:sz w:val="22"/>
                <w:szCs w:val="22"/>
              </w:rPr>
              <w:t>Автомобиль</w:t>
            </w:r>
          </w:p>
          <w:p w:rsidR="00CC5726" w:rsidRPr="009E017D" w:rsidRDefault="00CC5726" w:rsidP="003707E9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Тойота </w:t>
            </w:r>
            <w:r w:rsidRPr="009E017D">
              <w:rPr>
                <w:sz w:val="22"/>
                <w:szCs w:val="22"/>
                <w:lang w:val="en-US"/>
              </w:rPr>
              <w:t>CAMRY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477 869,37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64,7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322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3762A3" w:rsidRDefault="00CC5726" w:rsidP="0004429C">
            <w:pPr>
              <w:ind w:left="-108" w:right="-108"/>
              <w:jc w:val="center"/>
            </w:pPr>
            <w:r w:rsidRPr="003762A3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762A3" w:rsidRDefault="00CC5726" w:rsidP="00852F8A">
            <w:pPr>
              <w:ind w:left="-81" w:right="-108"/>
              <w:jc w:val="center"/>
            </w:pPr>
            <w:r w:rsidRPr="003762A3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90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65,9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92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3762A3" w:rsidRDefault="00CC5726" w:rsidP="0004429C">
            <w:pPr>
              <w:ind w:left="-108" w:right="-108"/>
              <w:jc w:val="center"/>
            </w:pPr>
            <w:r w:rsidRPr="003762A3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762A3" w:rsidRDefault="00CC5726" w:rsidP="00852F8A">
            <w:pPr>
              <w:ind w:left="-81" w:right="-108"/>
              <w:jc w:val="center"/>
            </w:pPr>
            <w:r w:rsidRPr="003762A3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90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65,9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93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3762A3" w:rsidRDefault="00CC5726" w:rsidP="0004429C">
            <w:pPr>
              <w:ind w:left="-108" w:right="-108"/>
              <w:jc w:val="center"/>
            </w:pPr>
            <w:r w:rsidRPr="003762A3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3762A3" w:rsidRDefault="00CC5726" w:rsidP="00852F8A">
            <w:pPr>
              <w:ind w:left="-81" w:right="-108"/>
              <w:jc w:val="center"/>
            </w:pPr>
            <w:r w:rsidRPr="003762A3">
              <w:rPr>
                <w:sz w:val="22"/>
                <w:szCs w:val="22"/>
              </w:rPr>
              <w:t>общая долевая (1/4)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90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3762A3" w:rsidRDefault="00CC5726" w:rsidP="0058068D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жилой дом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65,9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127 131,31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600,0</w:t>
            </w:r>
          </w:p>
        </w:tc>
        <w:tc>
          <w:tcPr>
            <w:tcW w:w="931" w:type="dxa"/>
            <w:vAlign w:val="center"/>
          </w:tcPr>
          <w:p w:rsidR="00CC5726" w:rsidRPr="003762A3" w:rsidRDefault="00CC5726" w:rsidP="003707E9">
            <w:pPr>
              <w:jc w:val="center"/>
            </w:pPr>
            <w:r w:rsidRPr="003762A3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634"/>
        </w:trPr>
        <w:tc>
          <w:tcPr>
            <w:tcW w:w="526" w:type="dxa"/>
            <w:vMerge w:val="restart"/>
            <w:vAlign w:val="center"/>
          </w:tcPr>
          <w:p w:rsidR="00CC5726" w:rsidRPr="003518CC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Величко Оксана Олеговна</w:t>
            </w:r>
          </w:p>
        </w:tc>
        <w:tc>
          <w:tcPr>
            <w:tcW w:w="1987" w:type="dxa"/>
            <w:vMerge w:val="restart"/>
          </w:tcPr>
          <w:p w:rsidR="00CC5726" w:rsidRPr="00FC52BA" w:rsidRDefault="00CC5726" w:rsidP="00D6494E">
            <w:pPr>
              <w:jc w:val="center"/>
            </w:pPr>
            <w:r w:rsidRPr="00FC52BA">
              <w:rPr>
                <w:sz w:val="22"/>
                <w:szCs w:val="22"/>
              </w:rPr>
              <w:t>Главный специалист отдела потребительского  рынка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0606D" w:rsidRDefault="00CC5726" w:rsidP="0004429C">
            <w:pPr>
              <w:ind w:left="-108" w:right="-108"/>
              <w:jc w:val="center"/>
            </w:pPr>
            <w:r w:rsidRPr="0090606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90606D" w:rsidRDefault="00CC5726" w:rsidP="0004429C">
            <w:pPr>
              <w:ind w:left="-81" w:right="-108"/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79,3</w:t>
            </w:r>
          </w:p>
        </w:tc>
        <w:tc>
          <w:tcPr>
            <w:tcW w:w="93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229 194,27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47,2</w:t>
            </w:r>
          </w:p>
        </w:tc>
        <w:tc>
          <w:tcPr>
            <w:tcW w:w="93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61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>
              <w:rPr>
                <w:sz w:val="22"/>
                <w:szCs w:val="22"/>
              </w:rPr>
              <w:t>с</w:t>
            </w:r>
            <w:r w:rsidRPr="009E017D">
              <w:rPr>
                <w:sz w:val="22"/>
                <w:szCs w:val="22"/>
              </w:rPr>
              <w:t>упруг</w:t>
            </w:r>
          </w:p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90606D" w:rsidRDefault="00CC5726" w:rsidP="0004429C">
            <w:pPr>
              <w:ind w:left="-108" w:right="-108"/>
              <w:jc w:val="center"/>
            </w:pPr>
            <w:r w:rsidRPr="0090606D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90606D" w:rsidRDefault="00CC5726" w:rsidP="0004429C">
            <w:pPr>
              <w:ind w:left="-81" w:right="-108"/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79,3</w:t>
            </w:r>
          </w:p>
        </w:tc>
        <w:tc>
          <w:tcPr>
            <w:tcW w:w="931" w:type="dxa"/>
            <w:vAlign w:val="center"/>
          </w:tcPr>
          <w:p w:rsidR="00CC5726" w:rsidRPr="0090606D" w:rsidRDefault="00CC5726" w:rsidP="003707E9">
            <w:pPr>
              <w:jc w:val="center"/>
            </w:pPr>
            <w:r w:rsidRPr="0090606D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227 181,59 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341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FB796A" w:rsidRDefault="00CC5726" w:rsidP="0004429C">
            <w:pPr>
              <w:ind w:left="-108" w:right="-108"/>
              <w:jc w:val="center"/>
            </w:pPr>
            <w:r w:rsidRPr="00FB796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FB796A" w:rsidRDefault="00CC5726" w:rsidP="0004429C">
            <w:pPr>
              <w:ind w:left="-81" w:right="-108"/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79,3</w:t>
            </w:r>
          </w:p>
        </w:tc>
        <w:tc>
          <w:tcPr>
            <w:tcW w:w="931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47,2</w:t>
            </w:r>
          </w:p>
        </w:tc>
        <w:tc>
          <w:tcPr>
            <w:tcW w:w="931" w:type="dxa"/>
            <w:vAlign w:val="center"/>
          </w:tcPr>
          <w:p w:rsidR="00CC5726" w:rsidRPr="00FB796A" w:rsidRDefault="00CC5726" w:rsidP="003707E9">
            <w:pPr>
              <w:jc w:val="center"/>
            </w:pPr>
            <w:r w:rsidRPr="00FB796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101"/>
        </w:trPr>
        <w:tc>
          <w:tcPr>
            <w:tcW w:w="526" w:type="dxa"/>
            <w:vMerge w:val="restart"/>
            <w:vAlign w:val="center"/>
          </w:tcPr>
          <w:p w:rsidR="00CC5726" w:rsidRPr="003518CC" w:rsidRDefault="00CC5726" w:rsidP="00DF6F52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Заволодько Оксана Валерьевна</w:t>
            </w:r>
          </w:p>
        </w:tc>
        <w:tc>
          <w:tcPr>
            <w:tcW w:w="1987" w:type="dxa"/>
          </w:tcPr>
          <w:p w:rsidR="00CC5726" w:rsidRPr="00FC52BA" w:rsidRDefault="00CC5726" w:rsidP="00D6494E">
            <w:pPr>
              <w:jc w:val="center"/>
            </w:pPr>
            <w:r w:rsidRPr="00FC52BA">
              <w:rPr>
                <w:sz w:val="22"/>
                <w:szCs w:val="22"/>
              </w:rPr>
              <w:t>Ведущий специалиста отдела потребительского рынка</w:t>
            </w:r>
          </w:p>
        </w:tc>
        <w:tc>
          <w:tcPr>
            <w:tcW w:w="1260" w:type="dxa"/>
            <w:vAlign w:val="center"/>
          </w:tcPr>
          <w:p w:rsidR="00CC5726" w:rsidRPr="002F7D11" w:rsidRDefault="00CC5726" w:rsidP="0004429C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04429C">
            <w:pPr>
              <w:ind w:left="-81" w:right="-108"/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AB752B">
            <w:pPr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AB752B">
            <w:pPr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F7D11" w:rsidRDefault="00CC5726" w:rsidP="00AB752B">
            <w:pPr>
              <w:jc w:val="center"/>
            </w:pPr>
            <w:r w:rsidRPr="002F7D11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F7D11" w:rsidRDefault="00CC5726" w:rsidP="00AB752B">
            <w:pPr>
              <w:jc w:val="center"/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931" w:type="dxa"/>
            <w:vAlign w:val="center"/>
          </w:tcPr>
          <w:p w:rsidR="00CC5726" w:rsidRPr="002F7D11" w:rsidRDefault="00CC5726" w:rsidP="00AB752B">
            <w:pPr>
              <w:jc w:val="center"/>
            </w:pPr>
            <w:r w:rsidRPr="00FB796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Автомобиль Хендэ Акцент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266 289,06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5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супруг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422E74" w:rsidRDefault="00CC5726" w:rsidP="0004429C">
            <w:pPr>
              <w:ind w:left="-108" w:right="-108"/>
              <w:jc w:val="center"/>
            </w:pPr>
            <w:r w:rsidRPr="00422E74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422E74" w:rsidRDefault="00CC5726" w:rsidP="0004429C">
            <w:pPr>
              <w:ind w:left="-81" w:right="-108"/>
              <w:jc w:val="center"/>
            </w:pPr>
            <w:r w:rsidRPr="00422E7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422E74" w:rsidRDefault="00CC5726" w:rsidP="001511A6">
            <w:pPr>
              <w:jc w:val="center"/>
            </w:pPr>
            <w:r w:rsidRPr="00422E74">
              <w:rPr>
                <w:sz w:val="22"/>
                <w:szCs w:val="22"/>
              </w:rPr>
              <w:t>36,6</w:t>
            </w:r>
          </w:p>
        </w:tc>
        <w:tc>
          <w:tcPr>
            <w:tcW w:w="985" w:type="dxa"/>
            <w:vAlign w:val="center"/>
          </w:tcPr>
          <w:p w:rsidR="00CC5726" w:rsidRPr="00422E74" w:rsidRDefault="00CC5726" w:rsidP="001511A6">
            <w:pPr>
              <w:jc w:val="center"/>
            </w:pPr>
            <w:r w:rsidRPr="00422E7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035BD2" w:rsidRDefault="00CC5726" w:rsidP="001511A6">
            <w:pPr>
              <w:jc w:val="center"/>
            </w:pPr>
            <w:r w:rsidRPr="00035BD2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035BD2" w:rsidRDefault="00CC5726" w:rsidP="001511A6">
            <w:pPr>
              <w:jc w:val="center"/>
            </w:pPr>
            <w:r w:rsidRPr="00035BD2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035BD2" w:rsidRDefault="00CC5726" w:rsidP="001511A6">
            <w:pPr>
              <w:jc w:val="center"/>
            </w:pPr>
            <w:r w:rsidRPr="00035BD2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511A6">
            <w:pPr>
              <w:jc w:val="center"/>
            </w:pPr>
            <w: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524 595,95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70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1987" w:type="dxa"/>
          </w:tcPr>
          <w:p w:rsidR="00CC5726" w:rsidRPr="00FC52BA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FB796A" w:rsidRDefault="00CC5726" w:rsidP="00525977">
            <w:pPr>
              <w:ind w:left="-108" w:right="-108"/>
              <w:jc w:val="center"/>
            </w:pPr>
            <w:r w:rsidRPr="00FB796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FB796A" w:rsidRDefault="00CC5726" w:rsidP="00525977">
            <w:pPr>
              <w:ind w:left="-81" w:right="-108"/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FB796A" w:rsidRDefault="00CC5726" w:rsidP="00525977">
            <w:pPr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FB796A" w:rsidRDefault="00CC5726" w:rsidP="00525977">
            <w:pPr>
              <w:jc w:val="center"/>
            </w:pPr>
            <w:r w:rsidRPr="00FB796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035BD2" w:rsidRDefault="00CC5726" w:rsidP="001511A6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035BD2" w:rsidRDefault="00CC5726" w:rsidP="001511A6">
            <w:pPr>
              <w:jc w:val="center"/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931" w:type="dxa"/>
            <w:vAlign w:val="center"/>
          </w:tcPr>
          <w:p w:rsidR="00CC5726" w:rsidRPr="00035BD2" w:rsidRDefault="00CC5726" w:rsidP="001511A6">
            <w:pPr>
              <w:jc w:val="center"/>
            </w:pPr>
            <w:r w:rsidRPr="00FB796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Default="00CC5726" w:rsidP="001511A6">
            <w:pPr>
              <w:jc w:val="center"/>
            </w:pPr>
            <w:r>
              <w:t xml:space="preserve">не имеет </w:t>
            </w:r>
          </w:p>
        </w:tc>
        <w:tc>
          <w:tcPr>
            <w:tcW w:w="1260" w:type="dxa"/>
            <w:vAlign w:val="center"/>
          </w:tcPr>
          <w:p w:rsidR="00CC5726" w:rsidRDefault="00CC5726" w:rsidP="00865835">
            <w:pPr>
              <w:jc w:val="center"/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32"/>
        </w:trPr>
        <w:tc>
          <w:tcPr>
            <w:tcW w:w="526" w:type="dxa"/>
            <w:vMerge w:val="restart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7D0383" w:rsidRDefault="00CC5726" w:rsidP="005A7859">
            <w:r w:rsidRPr="007D0383">
              <w:rPr>
                <w:sz w:val="22"/>
                <w:szCs w:val="22"/>
              </w:rPr>
              <w:t>Тхак Ольга Владимировна</w:t>
            </w:r>
          </w:p>
          <w:p w:rsidR="00CC5726" w:rsidRPr="009E017D" w:rsidRDefault="00CC5726" w:rsidP="008B5B99"/>
        </w:tc>
        <w:tc>
          <w:tcPr>
            <w:tcW w:w="1987" w:type="dxa"/>
          </w:tcPr>
          <w:p w:rsidR="00CC5726" w:rsidRPr="00FC52BA" w:rsidRDefault="00CC5726" w:rsidP="00D6494E">
            <w:pPr>
              <w:jc w:val="center"/>
            </w:pPr>
            <w:r w:rsidRPr="00FC52BA">
              <w:rPr>
                <w:sz w:val="22"/>
                <w:szCs w:val="22"/>
              </w:rPr>
              <w:t>Заместитель главы Администрации</w:t>
            </w:r>
          </w:p>
        </w:tc>
        <w:tc>
          <w:tcPr>
            <w:tcW w:w="1260" w:type="dxa"/>
            <w:vAlign w:val="center"/>
          </w:tcPr>
          <w:p w:rsidR="00CC5726" w:rsidRPr="007D0383" w:rsidRDefault="00CC5726" w:rsidP="007D0383">
            <w:pPr>
              <w:ind w:left="-108" w:right="-108"/>
              <w:jc w:val="center"/>
            </w:pPr>
            <w:r w:rsidRPr="007D0383"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7D0383" w:rsidRDefault="00CC5726" w:rsidP="007D0383">
            <w:pPr>
              <w:ind w:left="-81" w:right="-108"/>
              <w:jc w:val="center"/>
            </w:pPr>
            <w:r w:rsidRPr="007D0383">
              <w:t>-</w:t>
            </w:r>
          </w:p>
        </w:tc>
        <w:tc>
          <w:tcPr>
            <w:tcW w:w="814" w:type="dxa"/>
            <w:vAlign w:val="center"/>
          </w:tcPr>
          <w:p w:rsidR="00CC5726" w:rsidRPr="007D0383" w:rsidRDefault="00CC5726" w:rsidP="007D0383">
            <w:pPr>
              <w:jc w:val="center"/>
            </w:pPr>
            <w:r w:rsidRPr="007D0383">
              <w:t>-</w:t>
            </w:r>
          </w:p>
        </w:tc>
        <w:tc>
          <w:tcPr>
            <w:tcW w:w="985" w:type="dxa"/>
            <w:vAlign w:val="center"/>
          </w:tcPr>
          <w:p w:rsidR="00CC5726" w:rsidRPr="007D0383" w:rsidRDefault="00CC5726" w:rsidP="007D0383">
            <w:pPr>
              <w:jc w:val="center"/>
            </w:pPr>
            <w:r w:rsidRPr="007D0383">
              <w:t>-</w:t>
            </w:r>
          </w:p>
        </w:tc>
        <w:tc>
          <w:tcPr>
            <w:tcW w:w="1550" w:type="dxa"/>
            <w:vAlign w:val="center"/>
          </w:tcPr>
          <w:p w:rsidR="00CC5726" w:rsidRPr="00F13922" w:rsidRDefault="00CC5726" w:rsidP="00ED38F4">
            <w:pPr>
              <w:jc w:val="center"/>
            </w:pPr>
            <w:r w:rsidRPr="00F1392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F13922" w:rsidRDefault="00CC5726" w:rsidP="00ED38F4">
            <w:pPr>
              <w:jc w:val="center"/>
              <w:rPr>
                <w:lang w:val="en-US"/>
              </w:rPr>
            </w:pPr>
            <w:r w:rsidRPr="00F13922">
              <w:rPr>
                <w:sz w:val="22"/>
                <w:szCs w:val="22"/>
                <w:lang w:val="en-US"/>
              </w:rPr>
              <w:t>46</w:t>
            </w:r>
            <w:r w:rsidRPr="00F13922">
              <w:rPr>
                <w:sz w:val="22"/>
                <w:szCs w:val="22"/>
              </w:rPr>
              <w:t>,</w:t>
            </w:r>
            <w:r w:rsidRPr="00F1392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31" w:type="dxa"/>
            <w:vAlign w:val="center"/>
          </w:tcPr>
          <w:p w:rsidR="00CC5726" w:rsidRPr="00F13922" w:rsidRDefault="00CC5726" w:rsidP="00ED38F4">
            <w:pPr>
              <w:jc w:val="center"/>
            </w:pPr>
            <w:r w:rsidRPr="00F1392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511A6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</w:rPr>
              <w:t xml:space="preserve">Автомобиль </w:t>
            </w:r>
            <w:r w:rsidRPr="009E017D">
              <w:rPr>
                <w:sz w:val="22"/>
                <w:szCs w:val="22"/>
                <w:lang w:val="en-US"/>
              </w:rPr>
              <w:t>Hyundai Getz</w:t>
            </w:r>
          </w:p>
        </w:tc>
        <w:tc>
          <w:tcPr>
            <w:tcW w:w="1260" w:type="dxa"/>
            <w:vAlign w:val="center"/>
          </w:tcPr>
          <w:p w:rsidR="00CC5726" w:rsidRPr="00F13922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13922">
              <w:rPr>
                <w:sz w:val="20"/>
                <w:szCs w:val="20"/>
              </w:rPr>
              <w:t>214 156,96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32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ED38F4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B0CB2" w:rsidRDefault="00CC5726" w:rsidP="00ED38F4">
            <w:pPr>
              <w:ind w:left="-108" w:right="-108"/>
              <w:jc w:val="center"/>
            </w:pPr>
            <w:r w:rsidRPr="002B0CB2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B0CB2" w:rsidRDefault="00CC5726" w:rsidP="00ED38F4">
            <w:pPr>
              <w:ind w:left="-81" w:right="-108"/>
              <w:jc w:val="center"/>
            </w:pPr>
            <w:r w:rsidRPr="002B0CB2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B0CB2" w:rsidRDefault="00CC5726" w:rsidP="00ED38F4">
            <w:pPr>
              <w:jc w:val="center"/>
            </w:pPr>
            <w:r w:rsidRPr="002B0CB2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B0CB2" w:rsidRDefault="00CC5726" w:rsidP="00ED38F4">
            <w:pPr>
              <w:jc w:val="center"/>
            </w:pPr>
            <w:r w:rsidRPr="002B0CB2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B0CB2" w:rsidRDefault="00CC5726" w:rsidP="00ED38F4">
            <w:pPr>
              <w:jc w:val="center"/>
            </w:pPr>
            <w:r w:rsidRPr="002B0CB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2B0CB2" w:rsidRDefault="00CC5726" w:rsidP="00ED38F4">
            <w:pPr>
              <w:jc w:val="center"/>
              <w:rPr>
                <w:lang w:val="en-US"/>
              </w:rPr>
            </w:pPr>
            <w:r w:rsidRPr="002B0CB2">
              <w:rPr>
                <w:sz w:val="22"/>
                <w:szCs w:val="22"/>
                <w:lang w:val="en-US"/>
              </w:rPr>
              <w:t>46</w:t>
            </w:r>
            <w:r w:rsidRPr="002B0CB2">
              <w:rPr>
                <w:sz w:val="22"/>
                <w:szCs w:val="22"/>
              </w:rPr>
              <w:t>,</w:t>
            </w:r>
            <w:r w:rsidRPr="002B0CB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31" w:type="dxa"/>
            <w:vAlign w:val="center"/>
          </w:tcPr>
          <w:p w:rsidR="00CC5726" w:rsidRPr="002B0CB2" w:rsidRDefault="00CC5726" w:rsidP="00ED38F4">
            <w:pPr>
              <w:jc w:val="center"/>
            </w:pPr>
            <w:r w:rsidRPr="002B0CB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1511A6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  <w:rPr>
                <w:lang w:val="en-US"/>
              </w:rPr>
            </w:pPr>
            <w:r w:rsidRPr="009E017D">
              <w:rPr>
                <w:sz w:val="22"/>
                <w:szCs w:val="22"/>
                <w:lang w:val="en-US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704B3D">
            <w:r w:rsidRPr="003518CC">
              <w:rPr>
                <w:sz w:val="22"/>
                <w:szCs w:val="22"/>
              </w:rPr>
              <w:t>Оберюхтина Наталья Васильевна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Главный специалист, ответственный секретарь сектора организационного обеспечения деятельности КДНиЗП</w:t>
            </w:r>
          </w:p>
        </w:tc>
        <w:tc>
          <w:tcPr>
            <w:tcW w:w="1260" w:type="dxa"/>
            <w:vAlign w:val="center"/>
          </w:tcPr>
          <w:p w:rsidR="00CC5726" w:rsidRPr="002A11C4" w:rsidRDefault="00CC5726" w:rsidP="00704B3D">
            <w:pPr>
              <w:ind w:left="-108" w:right="-108"/>
              <w:jc w:val="center"/>
            </w:pPr>
            <w:r w:rsidRPr="002A11C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2A11C4" w:rsidRDefault="00CC5726" w:rsidP="00704B3D">
            <w:pPr>
              <w:ind w:left="-81" w:right="-108"/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48,0</w:t>
            </w:r>
          </w:p>
        </w:tc>
        <w:tc>
          <w:tcPr>
            <w:tcW w:w="931" w:type="dxa"/>
            <w:vAlign w:val="center"/>
          </w:tcPr>
          <w:p w:rsidR="00CC5726" w:rsidRPr="002A11C4" w:rsidRDefault="00CC5726" w:rsidP="000B736E">
            <w:pPr>
              <w:jc w:val="center"/>
            </w:pPr>
            <w:r w:rsidRPr="002A11C4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2A11C4" w:rsidRDefault="00CC5726" w:rsidP="0086583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438 942.84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704B3D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704B3D"/>
          <w:p w:rsidR="00CC5726" w:rsidRDefault="00CC5726" w:rsidP="00704B3D"/>
          <w:p w:rsidR="00CC5726" w:rsidRPr="009E017D" w:rsidRDefault="00CC5726" w:rsidP="00704B3D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A11C4" w:rsidRDefault="00CC5726" w:rsidP="00704B3D">
            <w:pPr>
              <w:ind w:left="-108" w:right="-108"/>
              <w:jc w:val="center"/>
            </w:pPr>
            <w:r w:rsidRPr="002A11C4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A11C4" w:rsidRDefault="00CC5726" w:rsidP="00704B3D">
            <w:pPr>
              <w:ind w:left="-81" w:right="-108"/>
              <w:jc w:val="center"/>
            </w:pPr>
            <w:r w:rsidRPr="002A11C4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48,0</w:t>
            </w:r>
          </w:p>
        </w:tc>
        <w:tc>
          <w:tcPr>
            <w:tcW w:w="985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704B3D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A11C4" w:rsidRDefault="00CC5726" w:rsidP="00704B3D">
            <w:pPr>
              <w:ind w:left="-108" w:right="-108"/>
              <w:jc w:val="center"/>
            </w:pPr>
            <w:r w:rsidRPr="002A11C4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A11C4" w:rsidRDefault="00CC5726" w:rsidP="00704B3D">
            <w:pPr>
              <w:ind w:left="-81" w:right="-108"/>
              <w:jc w:val="center"/>
            </w:pPr>
            <w:r w:rsidRPr="002A11C4">
              <w:rPr>
                <w:sz w:val="22"/>
                <w:szCs w:val="22"/>
              </w:rPr>
              <w:t>общая долевая 1/2</w:t>
            </w:r>
          </w:p>
        </w:tc>
        <w:tc>
          <w:tcPr>
            <w:tcW w:w="814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579,0</w:t>
            </w:r>
          </w:p>
        </w:tc>
        <w:tc>
          <w:tcPr>
            <w:tcW w:w="985" w:type="dxa"/>
            <w:vAlign w:val="center"/>
          </w:tcPr>
          <w:p w:rsidR="00CC5726" w:rsidRPr="002A11C4" w:rsidRDefault="00CC5726" w:rsidP="00704B3D">
            <w:pPr>
              <w:jc w:val="center"/>
            </w:pPr>
            <w:r w:rsidRPr="002A11C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04B3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87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704B3D">
            <w:r w:rsidRPr="003518CC">
              <w:rPr>
                <w:sz w:val="22"/>
                <w:szCs w:val="22"/>
              </w:rPr>
              <w:t xml:space="preserve">Канаметова Ольга Анатольевна 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DB29A4">
              <w:rPr>
                <w:sz w:val="22"/>
                <w:szCs w:val="22"/>
              </w:rPr>
              <w:t>Ведущий специалист сектора</w:t>
            </w:r>
            <w:r w:rsidRPr="009E017D">
              <w:rPr>
                <w:sz w:val="22"/>
                <w:szCs w:val="22"/>
              </w:rPr>
              <w:t xml:space="preserve"> организационного обеспечения деятельности КДНиЗП</w:t>
            </w:r>
          </w:p>
        </w:tc>
        <w:tc>
          <w:tcPr>
            <w:tcW w:w="1260" w:type="dxa"/>
            <w:vAlign w:val="center"/>
          </w:tcPr>
          <w:p w:rsidR="00CC5726" w:rsidRPr="00DB29A4" w:rsidRDefault="00CC5726" w:rsidP="00704B3D">
            <w:pPr>
              <w:ind w:left="-108" w:right="-108"/>
              <w:jc w:val="center"/>
            </w:pPr>
            <w:r w:rsidRPr="00DB29A4"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DB29A4" w:rsidRDefault="00CC5726" w:rsidP="00704B3D">
            <w:pPr>
              <w:ind w:left="-81" w:right="-108"/>
              <w:jc w:val="center"/>
            </w:pPr>
            <w:r w:rsidRPr="00DB29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B29A4" w:rsidRDefault="00CC5726" w:rsidP="00704B3D">
            <w:pPr>
              <w:jc w:val="center"/>
              <w:rPr>
                <w:sz w:val="20"/>
                <w:szCs w:val="20"/>
              </w:rPr>
            </w:pPr>
            <w:r w:rsidRPr="00DB29A4">
              <w:rPr>
                <w:sz w:val="20"/>
                <w:szCs w:val="20"/>
              </w:rPr>
              <w:t>1089,0</w:t>
            </w:r>
          </w:p>
        </w:tc>
        <w:tc>
          <w:tcPr>
            <w:tcW w:w="985" w:type="dxa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704B3D">
            <w:pPr>
              <w:jc w:val="center"/>
            </w:pPr>
            <w:r>
              <w:t xml:space="preserve">Автомобиль </w:t>
            </w:r>
          </w:p>
          <w:p w:rsidR="00CC5726" w:rsidRPr="00DB29A4" w:rsidRDefault="00CC5726" w:rsidP="00704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CITROEN C3 PICASSO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DB29A4" w:rsidRDefault="00CC5726" w:rsidP="00865835">
            <w:pPr>
              <w:jc w:val="center"/>
            </w:pPr>
            <w:r w:rsidRPr="00DB29A4">
              <w:rPr>
                <w:sz w:val="22"/>
                <w:szCs w:val="22"/>
              </w:rPr>
              <w:t>180 747,46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90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3518CC" w:rsidRDefault="00CC5726" w:rsidP="00704B3D"/>
        </w:tc>
        <w:tc>
          <w:tcPr>
            <w:tcW w:w="1987" w:type="dxa"/>
            <w:vMerge/>
          </w:tcPr>
          <w:p w:rsidR="00CC5726" w:rsidRPr="00DB29A4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DB29A4" w:rsidRDefault="00CC5726" w:rsidP="00704B3D">
            <w:pPr>
              <w:ind w:left="-108" w:right="-108"/>
              <w:jc w:val="center"/>
            </w:pPr>
            <w:r w:rsidRPr="00DB29A4">
              <w:t xml:space="preserve">квартира </w:t>
            </w:r>
          </w:p>
        </w:tc>
        <w:tc>
          <w:tcPr>
            <w:tcW w:w="1612" w:type="dxa"/>
            <w:vAlign w:val="center"/>
          </w:tcPr>
          <w:p w:rsidR="00CC5726" w:rsidRPr="00DB29A4" w:rsidRDefault="00CC5726" w:rsidP="000B736E">
            <w:pPr>
              <w:ind w:left="-81" w:right="-108"/>
              <w:jc w:val="center"/>
            </w:pPr>
            <w:r w:rsidRPr="00DB29A4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rPr>
                <w:sz w:val="22"/>
                <w:szCs w:val="22"/>
              </w:rPr>
              <w:t>45,1</w:t>
            </w:r>
          </w:p>
        </w:tc>
        <w:tc>
          <w:tcPr>
            <w:tcW w:w="985" w:type="dxa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04B3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DB29A4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704B3D">
            <w:r w:rsidRPr="003518CC">
              <w:rPr>
                <w:sz w:val="22"/>
                <w:szCs w:val="22"/>
              </w:rPr>
              <w:t xml:space="preserve">Левченко Светлана Александровна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DB29A4">
              <w:rPr>
                <w:sz w:val="22"/>
                <w:szCs w:val="22"/>
              </w:rPr>
              <w:t>Ведущий специалист сектора</w:t>
            </w:r>
            <w:r w:rsidRPr="009E017D">
              <w:rPr>
                <w:sz w:val="22"/>
                <w:szCs w:val="22"/>
              </w:rPr>
              <w:t xml:space="preserve"> организационного обеспечения деятельности КДНиЗП</w:t>
            </w:r>
          </w:p>
        </w:tc>
        <w:tc>
          <w:tcPr>
            <w:tcW w:w="1260" w:type="dxa"/>
            <w:vAlign w:val="center"/>
          </w:tcPr>
          <w:p w:rsidR="00CC5726" w:rsidRPr="00DB29A4" w:rsidRDefault="00CC5726" w:rsidP="000B736E">
            <w:pPr>
              <w:ind w:left="-108" w:right="-108"/>
              <w:jc w:val="center"/>
            </w:pPr>
            <w:r w:rsidRPr="00DB29A4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DB29A4" w:rsidRDefault="00CC5726" w:rsidP="000B736E">
            <w:pPr>
              <w:ind w:left="-81" w:right="-108"/>
              <w:jc w:val="center"/>
            </w:pPr>
            <w:r w:rsidRPr="00DB29A4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DB29A4" w:rsidRDefault="00CC5726" w:rsidP="000B736E">
            <w:pPr>
              <w:jc w:val="center"/>
            </w:pPr>
            <w:r w:rsidRPr="00DB29A4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DB29A4" w:rsidRDefault="00CC5726" w:rsidP="000B736E">
            <w:pPr>
              <w:jc w:val="center"/>
            </w:pPr>
            <w:r w:rsidRPr="00DB29A4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DB29A4" w:rsidRDefault="00CC5726" w:rsidP="00704B3D">
            <w:pPr>
              <w:jc w:val="center"/>
            </w:pPr>
            <w:r w:rsidRPr="00DB29A4">
              <w:rPr>
                <w:sz w:val="22"/>
                <w:szCs w:val="22"/>
              </w:rPr>
              <w:t>61,0</w:t>
            </w:r>
          </w:p>
        </w:tc>
        <w:tc>
          <w:tcPr>
            <w:tcW w:w="931" w:type="dxa"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  <w:r w:rsidRPr="005A1D4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DB29A4" w:rsidRDefault="00CC5726" w:rsidP="00865835">
            <w:pPr>
              <w:jc w:val="center"/>
            </w:pPr>
            <w:r w:rsidRPr="00DB29A4">
              <w:rPr>
                <w:sz w:val="22"/>
                <w:szCs w:val="22"/>
              </w:rPr>
              <w:t>305 631,46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872A05" w:rsidRDefault="00CC5726" w:rsidP="00704B3D">
            <w:r w:rsidRPr="00872A05">
              <w:rPr>
                <w:sz w:val="22"/>
                <w:szCs w:val="22"/>
              </w:rPr>
              <w:t>Хлебников Федор Филиппович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Руководитель аппарата Администрации</w:t>
            </w:r>
          </w:p>
        </w:tc>
        <w:tc>
          <w:tcPr>
            <w:tcW w:w="1260" w:type="dxa"/>
            <w:vAlign w:val="center"/>
          </w:tcPr>
          <w:p w:rsidR="00CC5726" w:rsidRPr="002F7D11" w:rsidRDefault="00CC5726" w:rsidP="00704B3D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704B3D">
            <w:pPr>
              <w:ind w:left="-81" w:right="-81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370,0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Default="00CC5726" w:rsidP="00704B3D">
            <w:pPr>
              <w:jc w:val="center"/>
              <w:rPr>
                <w:lang w:val="en-US"/>
              </w:rPr>
            </w:pPr>
            <w:r>
              <w:t>Автомобиль</w:t>
            </w:r>
          </w:p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Мицубиси Аутлендер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2F7D11" w:rsidRDefault="00CC5726" w:rsidP="002F7D11">
            <w:pPr>
              <w:ind w:left="-89"/>
              <w:jc w:val="right"/>
            </w:pPr>
            <w:r>
              <w:rPr>
                <w:sz w:val="22"/>
                <w:szCs w:val="22"/>
              </w:rPr>
              <w:t>2024</w:t>
            </w:r>
            <w:r w:rsidRPr="002F7D11">
              <w:rPr>
                <w:sz w:val="22"/>
                <w:szCs w:val="22"/>
              </w:rPr>
              <w:t>163,71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ind w:left="-129"/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704B3D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704B3D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704B3D">
            <w:pPr>
              <w:ind w:left="-81" w:right="-81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52,3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704B3D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704B3D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ind w:left="-89"/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704B3D">
            <w:r w:rsidRPr="009E017D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704B3D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704B3D">
            <w:pPr>
              <w:ind w:left="-81" w:right="-81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42,5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t>-</w:t>
            </w:r>
          </w:p>
        </w:tc>
        <w:tc>
          <w:tcPr>
            <w:tcW w:w="941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t>-</w:t>
            </w:r>
          </w:p>
        </w:tc>
        <w:tc>
          <w:tcPr>
            <w:tcW w:w="931" w:type="dxa"/>
            <w:vAlign w:val="center"/>
          </w:tcPr>
          <w:p w:rsidR="00CC5726" w:rsidRPr="002F7D11" w:rsidRDefault="00CC5726" w:rsidP="00704B3D">
            <w:pPr>
              <w:jc w:val="center"/>
            </w:pPr>
            <w:r w:rsidRPr="002F7D11">
              <w:t>-</w:t>
            </w:r>
          </w:p>
        </w:tc>
        <w:tc>
          <w:tcPr>
            <w:tcW w:w="1800" w:type="dxa"/>
            <w:vAlign w:val="center"/>
          </w:tcPr>
          <w:p w:rsidR="00CC5726" w:rsidRDefault="00CC5726" w:rsidP="00704B3D">
            <w:pPr>
              <w:jc w:val="center"/>
              <w:rPr>
                <w:lang w:val="en-US"/>
              </w:rPr>
            </w:pPr>
            <w:r>
              <w:t>Автомобиль</w:t>
            </w:r>
          </w:p>
          <w:p w:rsidR="00CC5726" w:rsidRPr="009E017D" w:rsidRDefault="00CC5726" w:rsidP="00704B3D">
            <w:pPr>
              <w:jc w:val="center"/>
            </w:pPr>
            <w:r w:rsidRPr="009E017D">
              <w:rPr>
                <w:sz w:val="22"/>
                <w:szCs w:val="22"/>
              </w:rPr>
              <w:t>Хендэ Солярис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ind w:left="-89"/>
              <w:jc w:val="center"/>
            </w:pPr>
            <w:r>
              <w:rPr>
                <w:sz w:val="22"/>
                <w:szCs w:val="22"/>
              </w:rPr>
              <w:t>600 028,20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Гармашева</w:t>
            </w:r>
          </w:p>
          <w:p w:rsidR="00CC5726" w:rsidRPr="003518CC" w:rsidRDefault="00CC5726" w:rsidP="005A7859">
            <w:r w:rsidRPr="003518CC">
              <w:rPr>
                <w:sz w:val="22"/>
                <w:szCs w:val="22"/>
              </w:rPr>
              <w:t>Ирина Владимировна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общего отдела</w:t>
            </w:r>
          </w:p>
        </w:tc>
        <w:tc>
          <w:tcPr>
            <w:tcW w:w="1260" w:type="dxa"/>
            <w:vAlign w:val="center"/>
          </w:tcPr>
          <w:p w:rsidR="00CC5726" w:rsidRPr="007752EB" w:rsidRDefault="00CC5726" w:rsidP="0004429C">
            <w:pPr>
              <w:ind w:left="-108" w:right="-108"/>
              <w:jc w:val="center"/>
            </w:pPr>
            <w:r w:rsidRPr="007752EB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7752EB" w:rsidRDefault="00CC5726" w:rsidP="0004429C">
            <w:pPr>
              <w:ind w:left="-81" w:right="-108"/>
              <w:jc w:val="center"/>
            </w:pPr>
            <w:r w:rsidRPr="007752EB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7752EB" w:rsidRDefault="00CC5726" w:rsidP="003707E9">
            <w:pPr>
              <w:jc w:val="center"/>
            </w:pPr>
            <w:r w:rsidRPr="007752EB">
              <w:rPr>
                <w:sz w:val="22"/>
                <w:szCs w:val="22"/>
              </w:rPr>
              <w:t>31,8</w:t>
            </w:r>
          </w:p>
        </w:tc>
        <w:tc>
          <w:tcPr>
            <w:tcW w:w="985" w:type="dxa"/>
            <w:vAlign w:val="center"/>
          </w:tcPr>
          <w:p w:rsidR="00CC5726" w:rsidRPr="007752EB" w:rsidRDefault="00CC5726" w:rsidP="003707E9">
            <w:pPr>
              <w:jc w:val="center"/>
            </w:pPr>
            <w:r w:rsidRPr="007752EB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7752EB" w:rsidRDefault="00CC5726" w:rsidP="003707E9">
            <w:pPr>
              <w:jc w:val="center"/>
            </w:pPr>
            <w:r w:rsidRPr="007752EB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7752EB" w:rsidRDefault="00CC5726" w:rsidP="003707E9">
            <w:pPr>
              <w:jc w:val="center"/>
            </w:pPr>
            <w:r w:rsidRPr="007752EB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7752EB" w:rsidRDefault="00CC5726" w:rsidP="003707E9">
            <w:pPr>
              <w:jc w:val="center"/>
            </w:pPr>
            <w:r w:rsidRPr="007752EB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827 696,45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22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Абдуллаева</w:t>
            </w:r>
          </w:p>
          <w:p w:rsidR="00CC5726" w:rsidRPr="003518CC" w:rsidRDefault="00CC5726" w:rsidP="005A7859">
            <w:r w:rsidRPr="003518CC">
              <w:rPr>
                <w:sz w:val="22"/>
                <w:szCs w:val="22"/>
              </w:rPr>
              <w:t>Радмила Сафаралиевна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>
              <w:rPr>
                <w:sz w:val="22"/>
                <w:szCs w:val="22"/>
              </w:rPr>
              <w:t>Заведующий организацион</w:t>
            </w:r>
            <w:r w:rsidRPr="009E017D">
              <w:rPr>
                <w:sz w:val="22"/>
                <w:szCs w:val="22"/>
              </w:rPr>
              <w:t>ным сектором общего отдела</w:t>
            </w:r>
          </w:p>
        </w:tc>
        <w:tc>
          <w:tcPr>
            <w:tcW w:w="1260" w:type="dxa"/>
            <w:vAlign w:val="center"/>
          </w:tcPr>
          <w:p w:rsidR="00CC5726" w:rsidRPr="005A1D42" w:rsidRDefault="00CC5726" w:rsidP="0004429C">
            <w:pPr>
              <w:ind w:left="-108" w:right="-108"/>
              <w:jc w:val="center"/>
            </w:pPr>
            <w:r w:rsidRPr="005A1D4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04429C">
            <w:pPr>
              <w:ind w:left="-81" w:right="-108"/>
              <w:jc w:val="center"/>
            </w:pPr>
            <w:r w:rsidRPr="005A1D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5A1D42" w:rsidRDefault="00CC5726" w:rsidP="003707E9">
            <w:pPr>
              <w:jc w:val="center"/>
            </w:pPr>
            <w:r w:rsidRPr="005A1D42">
              <w:rPr>
                <w:sz w:val="22"/>
                <w:szCs w:val="22"/>
              </w:rPr>
              <w:t>35,6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3707E9">
            <w:pPr>
              <w:jc w:val="center"/>
            </w:pPr>
            <w:r w:rsidRPr="005A1D4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5A1D42" w:rsidRDefault="00CC5726" w:rsidP="00D20F2A">
            <w:pPr>
              <w:jc w:val="center"/>
            </w:pPr>
            <w:r w:rsidRPr="005A1D42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5A1D42" w:rsidRDefault="00CC5726" w:rsidP="00033BCD">
            <w:pPr>
              <w:jc w:val="center"/>
            </w:pPr>
            <w:r w:rsidRPr="005A1D42">
              <w:rPr>
                <w:sz w:val="22"/>
                <w:szCs w:val="22"/>
              </w:rPr>
              <w:t>61,4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5A1D42" w:rsidRDefault="00CC5726" w:rsidP="00033BCD">
            <w:pPr>
              <w:jc w:val="center"/>
            </w:pPr>
            <w:r w:rsidRPr="005A1D42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558 827,42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3518CC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5A1D42" w:rsidRDefault="00CC5726" w:rsidP="0004429C">
            <w:pPr>
              <w:ind w:left="-108" w:right="-108"/>
              <w:jc w:val="center"/>
            </w:pPr>
            <w:r w:rsidRPr="005A1D42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5A1D42" w:rsidRDefault="00CC5726" w:rsidP="0004429C">
            <w:pPr>
              <w:ind w:left="-81" w:right="-108"/>
              <w:jc w:val="center"/>
            </w:pPr>
            <w:r w:rsidRPr="005A1D42">
              <w:rPr>
                <w:sz w:val="22"/>
                <w:szCs w:val="22"/>
              </w:rPr>
              <w:t>общая долевая (1/5)</w:t>
            </w:r>
          </w:p>
        </w:tc>
        <w:tc>
          <w:tcPr>
            <w:tcW w:w="814" w:type="dxa"/>
            <w:vAlign w:val="center"/>
          </w:tcPr>
          <w:p w:rsidR="00CC5726" w:rsidRPr="005A1D42" w:rsidRDefault="00CC5726" w:rsidP="003707E9">
            <w:pPr>
              <w:jc w:val="center"/>
            </w:pPr>
            <w:r w:rsidRPr="005A1D42">
              <w:rPr>
                <w:sz w:val="22"/>
                <w:szCs w:val="22"/>
              </w:rPr>
              <w:t>61,4</w:t>
            </w:r>
          </w:p>
        </w:tc>
        <w:tc>
          <w:tcPr>
            <w:tcW w:w="985" w:type="dxa"/>
            <w:vAlign w:val="center"/>
          </w:tcPr>
          <w:p w:rsidR="00CC5726" w:rsidRPr="005A1D42" w:rsidRDefault="00CC5726" w:rsidP="003707E9">
            <w:pPr>
              <w:jc w:val="center"/>
            </w:pPr>
            <w:r w:rsidRPr="005A1D4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555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Сергеева</w:t>
            </w:r>
          </w:p>
          <w:p w:rsidR="00CC5726" w:rsidRPr="003518CC" w:rsidRDefault="00CC5726" w:rsidP="005A7859">
            <w:r w:rsidRPr="003518CC">
              <w:rPr>
                <w:sz w:val="22"/>
                <w:szCs w:val="22"/>
              </w:rPr>
              <w:t>Оксана Сергеевна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Заведующий сектором нормативных документов общего отдела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1A194A" w:rsidRDefault="00CC5726" w:rsidP="0004429C">
            <w:pPr>
              <w:ind w:left="-108" w:right="-108"/>
              <w:jc w:val="center"/>
            </w:pPr>
            <w:r w:rsidRPr="001A194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A194A" w:rsidRDefault="00CC5726" w:rsidP="0004429C">
            <w:pPr>
              <w:ind w:left="-81" w:right="-108"/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>58,1</w:t>
            </w:r>
          </w:p>
        </w:tc>
        <w:tc>
          <w:tcPr>
            <w:tcW w:w="931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 xml:space="preserve">Автомобиль ХУНДАЙ </w:t>
            </w:r>
            <w:r w:rsidRPr="009E017D">
              <w:rPr>
                <w:sz w:val="22"/>
                <w:szCs w:val="22"/>
                <w:lang w:val="en-US"/>
              </w:rPr>
              <w:t>i30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617 488,99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561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A194A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1A194A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1A194A" w:rsidRDefault="00CC5726" w:rsidP="003707E9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1A194A" w:rsidRDefault="00CC5726" w:rsidP="003707E9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 xml:space="preserve">жилое </w:t>
            </w:r>
            <w:r w:rsidRPr="00913CE8">
              <w:rPr>
                <w:sz w:val="20"/>
                <w:szCs w:val="20"/>
              </w:rPr>
              <w:t>помещение</w:t>
            </w:r>
            <w:r w:rsidRPr="00913C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>64,5</w:t>
            </w:r>
          </w:p>
        </w:tc>
        <w:tc>
          <w:tcPr>
            <w:tcW w:w="931" w:type="dxa"/>
            <w:vAlign w:val="center"/>
          </w:tcPr>
          <w:p w:rsidR="00CC5726" w:rsidRPr="00913CE8" w:rsidRDefault="00CC5726" w:rsidP="003707E9">
            <w:pPr>
              <w:jc w:val="center"/>
            </w:pPr>
            <w:r w:rsidRPr="00913CE8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1A194A" w:rsidRDefault="00CC5726" w:rsidP="0004429C">
            <w:pPr>
              <w:ind w:left="-108" w:right="-108"/>
              <w:jc w:val="center"/>
            </w:pPr>
            <w:r w:rsidRPr="001A194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A194A" w:rsidRDefault="00CC5726" w:rsidP="0004429C">
            <w:pPr>
              <w:ind w:left="-81" w:right="-108"/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58,1</w:t>
            </w:r>
          </w:p>
        </w:tc>
        <w:tc>
          <w:tcPr>
            <w:tcW w:w="931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8 951,54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87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A194A" w:rsidRDefault="00CC5726" w:rsidP="0004429C">
            <w:pPr>
              <w:ind w:left="-108" w:right="-108"/>
              <w:jc w:val="center"/>
            </w:pPr>
          </w:p>
        </w:tc>
        <w:tc>
          <w:tcPr>
            <w:tcW w:w="1612" w:type="dxa"/>
            <w:vMerge/>
            <w:vAlign w:val="center"/>
          </w:tcPr>
          <w:p w:rsidR="00CC5726" w:rsidRPr="001A194A" w:rsidRDefault="00CC5726" w:rsidP="0004429C">
            <w:pPr>
              <w:ind w:left="-81" w:right="-108"/>
              <w:jc w:val="center"/>
            </w:pPr>
          </w:p>
        </w:tc>
        <w:tc>
          <w:tcPr>
            <w:tcW w:w="814" w:type="dxa"/>
            <w:vMerge/>
            <w:vAlign w:val="center"/>
          </w:tcPr>
          <w:p w:rsidR="00CC5726" w:rsidRPr="001A194A" w:rsidRDefault="00CC5726" w:rsidP="003707E9">
            <w:pPr>
              <w:jc w:val="center"/>
            </w:pPr>
          </w:p>
        </w:tc>
        <w:tc>
          <w:tcPr>
            <w:tcW w:w="985" w:type="dxa"/>
            <w:vMerge/>
            <w:vAlign w:val="center"/>
          </w:tcPr>
          <w:p w:rsidR="00CC5726" w:rsidRPr="001A194A" w:rsidRDefault="00CC5726" w:rsidP="003707E9">
            <w:pPr>
              <w:jc w:val="center"/>
            </w:pPr>
          </w:p>
        </w:tc>
        <w:tc>
          <w:tcPr>
            <w:tcW w:w="1550" w:type="dxa"/>
            <w:vAlign w:val="center"/>
          </w:tcPr>
          <w:p w:rsidR="00CC5726" w:rsidRPr="001A194A" w:rsidRDefault="00CC5726" w:rsidP="00AB752B">
            <w:pPr>
              <w:jc w:val="center"/>
            </w:pPr>
            <w:r w:rsidRPr="001A194A">
              <w:rPr>
                <w:sz w:val="22"/>
                <w:szCs w:val="22"/>
              </w:rPr>
              <w:t xml:space="preserve">жилое </w:t>
            </w:r>
            <w:r w:rsidRPr="00A94D0F">
              <w:rPr>
                <w:sz w:val="22"/>
                <w:szCs w:val="22"/>
              </w:rPr>
              <w:t xml:space="preserve">помещение </w:t>
            </w:r>
          </w:p>
        </w:tc>
        <w:tc>
          <w:tcPr>
            <w:tcW w:w="941" w:type="dxa"/>
            <w:vAlign w:val="center"/>
          </w:tcPr>
          <w:p w:rsidR="00CC5726" w:rsidRPr="001A194A" w:rsidRDefault="00CC5726" w:rsidP="00AB752B">
            <w:pPr>
              <w:jc w:val="center"/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931" w:type="dxa"/>
            <w:vAlign w:val="center"/>
          </w:tcPr>
          <w:p w:rsidR="00CC5726" w:rsidRPr="001A194A" w:rsidRDefault="00CC5726" w:rsidP="00AB752B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278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 w:val="restart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Default="00CC5726" w:rsidP="005A7859"/>
          <w:p w:rsidR="00CC5726" w:rsidRDefault="00CC5726" w:rsidP="005A7859"/>
          <w:p w:rsidR="00CC5726" w:rsidRDefault="00CC5726" w:rsidP="005A7859"/>
          <w:p w:rsidR="00CC5726" w:rsidRPr="009E017D" w:rsidRDefault="00CC5726" w:rsidP="005A7859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 w:val="restart"/>
            <w:vAlign w:val="center"/>
          </w:tcPr>
          <w:p w:rsidR="00CC5726" w:rsidRPr="001A194A" w:rsidRDefault="00CC5726" w:rsidP="0004429C">
            <w:pPr>
              <w:ind w:left="-108" w:right="-108"/>
              <w:jc w:val="center"/>
            </w:pPr>
            <w:r w:rsidRPr="001A194A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Merge w:val="restart"/>
            <w:vAlign w:val="center"/>
          </w:tcPr>
          <w:p w:rsidR="00CC5726" w:rsidRPr="001A194A" w:rsidRDefault="00CC5726" w:rsidP="0004429C">
            <w:pPr>
              <w:ind w:left="-81" w:right="-108"/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Merge w:val="restart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квартира</w:t>
            </w:r>
          </w:p>
        </w:tc>
        <w:tc>
          <w:tcPr>
            <w:tcW w:w="941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58,1</w:t>
            </w:r>
          </w:p>
        </w:tc>
        <w:tc>
          <w:tcPr>
            <w:tcW w:w="931" w:type="dxa"/>
            <w:vAlign w:val="center"/>
          </w:tcPr>
          <w:p w:rsidR="00CC5726" w:rsidRPr="001A194A" w:rsidRDefault="00CC5726" w:rsidP="003707E9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223"/>
        </w:trPr>
        <w:tc>
          <w:tcPr>
            <w:tcW w:w="526" w:type="dxa"/>
            <w:vMerge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191113" w:rsidRDefault="00CC5726" w:rsidP="0004429C">
            <w:pPr>
              <w:ind w:left="-108" w:right="-108"/>
              <w:jc w:val="center"/>
              <w:rPr>
                <w:highlight w:val="lightGray"/>
              </w:rPr>
            </w:pPr>
          </w:p>
        </w:tc>
        <w:tc>
          <w:tcPr>
            <w:tcW w:w="1612" w:type="dxa"/>
            <w:vMerge/>
            <w:vAlign w:val="center"/>
          </w:tcPr>
          <w:p w:rsidR="00CC5726" w:rsidRPr="00191113" w:rsidRDefault="00CC5726" w:rsidP="0004429C">
            <w:pPr>
              <w:ind w:left="-81" w:right="-108"/>
              <w:jc w:val="center"/>
              <w:rPr>
                <w:highlight w:val="lightGray"/>
              </w:rPr>
            </w:pPr>
          </w:p>
        </w:tc>
        <w:tc>
          <w:tcPr>
            <w:tcW w:w="814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985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lightGray"/>
              </w:rPr>
            </w:pPr>
          </w:p>
        </w:tc>
        <w:tc>
          <w:tcPr>
            <w:tcW w:w="1550" w:type="dxa"/>
            <w:vAlign w:val="center"/>
          </w:tcPr>
          <w:p w:rsidR="00CC5726" w:rsidRPr="001A194A" w:rsidRDefault="00CC5726" w:rsidP="00AB752B">
            <w:pPr>
              <w:jc w:val="center"/>
            </w:pPr>
            <w:r w:rsidRPr="001A194A">
              <w:rPr>
                <w:sz w:val="22"/>
                <w:szCs w:val="22"/>
              </w:rPr>
              <w:t xml:space="preserve">жилое </w:t>
            </w:r>
            <w:r w:rsidRPr="001A194A">
              <w:rPr>
                <w:sz w:val="20"/>
                <w:szCs w:val="20"/>
              </w:rPr>
              <w:t xml:space="preserve">помещение </w:t>
            </w:r>
          </w:p>
        </w:tc>
        <w:tc>
          <w:tcPr>
            <w:tcW w:w="941" w:type="dxa"/>
            <w:vAlign w:val="center"/>
          </w:tcPr>
          <w:p w:rsidR="00CC5726" w:rsidRPr="001A194A" w:rsidRDefault="00CC5726" w:rsidP="00AB752B">
            <w:pPr>
              <w:jc w:val="center"/>
            </w:pPr>
            <w:r w:rsidRPr="001A194A">
              <w:rPr>
                <w:sz w:val="22"/>
                <w:szCs w:val="22"/>
              </w:rPr>
              <w:t>64,5</w:t>
            </w:r>
          </w:p>
        </w:tc>
        <w:tc>
          <w:tcPr>
            <w:tcW w:w="931" w:type="dxa"/>
            <w:vAlign w:val="center"/>
          </w:tcPr>
          <w:p w:rsidR="00CC5726" w:rsidRPr="001A194A" w:rsidRDefault="00CC5726" w:rsidP="00AB752B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814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  <w:r w:rsidRPr="009E017D">
              <w:rPr>
                <w:sz w:val="22"/>
                <w:szCs w:val="22"/>
              </w:rPr>
              <w:t>.</w:t>
            </w:r>
          </w:p>
        </w:tc>
        <w:tc>
          <w:tcPr>
            <w:tcW w:w="2343" w:type="dxa"/>
            <w:vMerge w:val="restart"/>
          </w:tcPr>
          <w:p w:rsidR="00CC5726" w:rsidRPr="003518CC" w:rsidRDefault="00CC5726" w:rsidP="005A7859">
            <w:r w:rsidRPr="003518CC">
              <w:rPr>
                <w:sz w:val="22"/>
                <w:szCs w:val="22"/>
              </w:rPr>
              <w:t>Туков</w:t>
            </w:r>
          </w:p>
          <w:p w:rsidR="00CC5726" w:rsidRPr="009E017D" w:rsidRDefault="00CC5726" w:rsidP="005A7859">
            <w:r w:rsidRPr="003518CC">
              <w:rPr>
                <w:sz w:val="22"/>
                <w:szCs w:val="22"/>
              </w:rPr>
              <w:t>Мурат Мухамедович</w:t>
            </w:r>
          </w:p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взаимодействия с некоммерческими организациями</w:t>
            </w: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148BC" w:rsidRDefault="00CC5726" w:rsidP="0004429C">
            <w:pPr>
              <w:ind w:left="-81" w:right="-108"/>
              <w:jc w:val="center"/>
            </w:pPr>
            <w:r w:rsidRPr="008148BC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59,1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813 765,43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70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5A7859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8148BC" w:rsidRDefault="00CC5726" w:rsidP="0004429C">
            <w:pPr>
              <w:ind w:left="-81" w:right="-108"/>
              <w:jc w:val="center"/>
            </w:pPr>
            <w:r w:rsidRPr="008148B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3707E9">
            <w:pPr>
              <w:jc w:val="center"/>
              <w:rPr>
                <w:sz w:val="20"/>
                <w:szCs w:val="20"/>
              </w:rPr>
            </w:pPr>
            <w:r w:rsidRPr="008148BC">
              <w:rPr>
                <w:sz w:val="20"/>
                <w:szCs w:val="20"/>
              </w:rPr>
              <w:t>1708,0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8148BC" w:rsidRDefault="00CC5726" w:rsidP="003707E9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8148BC" w:rsidRDefault="00CC5726" w:rsidP="003707E9">
            <w:pPr>
              <w:jc w:val="center"/>
            </w:pPr>
          </w:p>
        </w:tc>
        <w:tc>
          <w:tcPr>
            <w:tcW w:w="931" w:type="dxa"/>
            <w:vMerge/>
            <w:vAlign w:val="center"/>
          </w:tcPr>
          <w:p w:rsidR="00CC5726" w:rsidRPr="008148BC" w:rsidRDefault="00CC5726" w:rsidP="003707E9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59,1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59,1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12 001,02</w:t>
            </w:r>
          </w:p>
        </w:tc>
        <w:tc>
          <w:tcPr>
            <w:tcW w:w="579" w:type="dxa"/>
            <w:gridSpan w:val="2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8148BC" w:rsidTr="00C91404">
        <w:trPr>
          <w:trHeight w:val="38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5A7859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5A7859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148BC" w:rsidRDefault="00CC5726" w:rsidP="0004429C">
            <w:pPr>
              <w:ind w:left="-108" w:right="-108"/>
              <w:jc w:val="center"/>
            </w:pPr>
            <w:r w:rsidRPr="008148BC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14" w:type="dxa"/>
            <w:vAlign w:val="center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59,1</w:t>
            </w:r>
          </w:p>
        </w:tc>
        <w:tc>
          <w:tcPr>
            <w:tcW w:w="985" w:type="dxa"/>
            <w:vAlign w:val="center"/>
          </w:tcPr>
          <w:p w:rsidR="00CC5726" w:rsidRPr="008148BC" w:rsidRDefault="00CC5726" w:rsidP="0081340D">
            <w:pPr>
              <w:jc w:val="center"/>
            </w:pPr>
            <w:r w:rsidRPr="008148BC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8148BC" w:rsidRDefault="00CC5726" w:rsidP="003707E9">
            <w:pPr>
              <w:jc w:val="center"/>
            </w:pPr>
            <w:r w:rsidRPr="008148BC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8148BC" w:rsidRDefault="00CC5726" w:rsidP="00865835">
            <w:pPr>
              <w:jc w:val="center"/>
            </w:pPr>
            <w:r w:rsidRPr="008148BC">
              <w:rPr>
                <w:sz w:val="22"/>
                <w:szCs w:val="22"/>
              </w:rPr>
              <w:t>1,30</w:t>
            </w:r>
          </w:p>
        </w:tc>
        <w:tc>
          <w:tcPr>
            <w:tcW w:w="579" w:type="dxa"/>
            <w:gridSpan w:val="2"/>
            <w:vAlign w:val="center"/>
          </w:tcPr>
          <w:p w:rsidR="00CC5726" w:rsidRPr="008148BC" w:rsidRDefault="00CC5726" w:rsidP="00865835">
            <w:pPr>
              <w:jc w:val="center"/>
            </w:pPr>
            <w:r w:rsidRPr="008148BC">
              <w:rPr>
                <w:sz w:val="22"/>
                <w:szCs w:val="22"/>
              </w:rP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4A28C7">
            <w:r w:rsidRPr="003518CC">
              <w:rPr>
                <w:sz w:val="22"/>
                <w:szCs w:val="22"/>
              </w:rPr>
              <w:t>Сергеев Станислав Николаевич</w:t>
            </w:r>
          </w:p>
        </w:tc>
        <w:tc>
          <w:tcPr>
            <w:tcW w:w="1987" w:type="dxa"/>
            <w:vMerge w:val="restart"/>
          </w:tcPr>
          <w:p w:rsidR="00CC5726" w:rsidRPr="008450CF" w:rsidRDefault="00CC5726" w:rsidP="00D6494E">
            <w:pPr>
              <w:jc w:val="center"/>
            </w:pPr>
            <w:r w:rsidRPr="008450CF">
              <w:rPr>
                <w:sz w:val="22"/>
                <w:szCs w:val="22"/>
              </w:rPr>
              <w:t>Заместитель начальника отдела взаимодействия с некоммерческими организациями</w:t>
            </w:r>
          </w:p>
        </w:tc>
        <w:tc>
          <w:tcPr>
            <w:tcW w:w="1260" w:type="dxa"/>
            <w:vAlign w:val="center"/>
          </w:tcPr>
          <w:p w:rsidR="00CC5726" w:rsidRPr="001B2742" w:rsidRDefault="00CC5726" w:rsidP="00D11A41">
            <w:pPr>
              <w:ind w:left="-108" w:right="-108"/>
              <w:jc w:val="center"/>
            </w:pPr>
            <w:r w:rsidRPr="001B2742">
              <w:rPr>
                <w:sz w:val="22"/>
                <w:szCs w:val="22"/>
              </w:rPr>
              <w:t>дачный земельный участок</w:t>
            </w:r>
          </w:p>
        </w:tc>
        <w:tc>
          <w:tcPr>
            <w:tcW w:w="1612" w:type="dxa"/>
            <w:vAlign w:val="center"/>
          </w:tcPr>
          <w:p w:rsidR="00CC5726" w:rsidRPr="001B2742" w:rsidRDefault="00CC5726" w:rsidP="00D11A41">
            <w:pPr>
              <w:ind w:left="-81" w:right="-108"/>
              <w:jc w:val="center"/>
            </w:pPr>
            <w:r w:rsidRPr="001B27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B2742" w:rsidRDefault="00CC5726" w:rsidP="003707E9">
            <w:pPr>
              <w:jc w:val="center"/>
            </w:pPr>
            <w:r w:rsidRPr="001B2742">
              <w:rPr>
                <w:sz w:val="22"/>
                <w:szCs w:val="22"/>
              </w:rPr>
              <w:t>394,0</w:t>
            </w:r>
          </w:p>
        </w:tc>
        <w:tc>
          <w:tcPr>
            <w:tcW w:w="985" w:type="dxa"/>
            <w:vAlign w:val="center"/>
          </w:tcPr>
          <w:p w:rsidR="00CC5726" w:rsidRPr="001B2742" w:rsidRDefault="00CC5726" w:rsidP="00D11A41">
            <w:pPr>
              <w:jc w:val="center"/>
            </w:pPr>
            <w:r w:rsidRPr="001B274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B2742" w:rsidRDefault="00CC5726" w:rsidP="00AD484E">
            <w:pPr>
              <w:jc w:val="center"/>
            </w:pPr>
            <w:r>
              <w:t xml:space="preserve">жилой дом </w:t>
            </w:r>
          </w:p>
        </w:tc>
        <w:tc>
          <w:tcPr>
            <w:tcW w:w="941" w:type="dxa"/>
            <w:vAlign w:val="center"/>
          </w:tcPr>
          <w:p w:rsidR="00CC5726" w:rsidRPr="001B2742" w:rsidRDefault="00CC5726" w:rsidP="00AD484E">
            <w:pPr>
              <w:jc w:val="center"/>
            </w:pPr>
            <w:r w:rsidRPr="001B2742">
              <w:rPr>
                <w:sz w:val="22"/>
                <w:szCs w:val="22"/>
              </w:rPr>
              <w:t>384,2</w:t>
            </w:r>
          </w:p>
        </w:tc>
        <w:tc>
          <w:tcPr>
            <w:tcW w:w="931" w:type="dxa"/>
            <w:vAlign w:val="center"/>
          </w:tcPr>
          <w:p w:rsidR="00CC5726" w:rsidRPr="001A194A" w:rsidRDefault="00CC5726" w:rsidP="002F7D11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1B2742" w:rsidRDefault="00CC5726" w:rsidP="008657ED">
            <w:pPr>
              <w:jc w:val="center"/>
              <w:rPr>
                <w:bCs/>
              </w:rPr>
            </w:pPr>
            <w:r w:rsidRPr="001B2742">
              <w:rPr>
                <w:bCs/>
                <w:sz w:val="22"/>
                <w:szCs w:val="22"/>
              </w:rPr>
              <w:t>Автомобиль</w:t>
            </w:r>
          </w:p>
          <w:p w:rsidR="00CC5726" w:rsidRPr="001B2742" w:rsidRDefault="00CC5726" w:rsidP="003707E9">
            <w:pPr>
              <w:jc w:val="center"/>
            </w:pPr>
            <w:r w:rsidRPr="001B2742">
              <w:rPr>
                <w:sz w:val="22"/>
                <w:szCs w:val="22"/>
              </w:rPr>
              <w:t>ВАЗ 21102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B564CC" w:rsidRDefault="00CC5726" w:rsidP="00865835">
            <w:pPr>
              <w:jc w:val="center"/>
            </w:pPr>
            <w:r w:rsidRPr="00B564CC">
              <w:rPr>
                <w:sz w:val="22"/>
                <w:szCs w:val="22"/>
              </w:rPr>
              <w:t>667 773,68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538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8450CF" w:rsidRDefault="00CC5726" w:rsidP="004A28C7"/>
        </w:tc>
        <w:tc>
          <w:tcPr>
            <w:tcW w:w="1987" w:type="dxa"/>
            <w:vMerge/>
          </w:tcPr>
          <w:p w:rsidR="00CC5726" w:rsidRPr="008450CF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B2742" w:rsidRDefault="00CC5726" w:rsidP="00D11A41">
            <w:pPr>
              <w:ind w:left="-108" w:right="-108"/>
              <w:jc w:val="center"/>
            </w:pPr>
            <w:r w:rsidRPr="001B2742">
              <w:rPr>
                <w:sz w:val="22"/>
                <w:szCs w:val="22"/>
              </w:rPr>
              <w:t>дача</w:t>
            </w:r>
          </w:p>
        </w:tc>
        <w:tc>
          <w:tcPr>
            <w:tcW w:w="1612" w:type="dxa"/>
            <w:vAlign w:val="center"/>
          </w:tcPr>
          <w:p w:rsidR="00CC5726" w:rsidRPr="001B2742" w:rsidRDefault="00CC5726" w:rsidP="0004429C">
            <w:pPr>
              <w:ind w:left="-81" w:right="-108"/>
              <w:jc w:val="center"/>
            </w:pPr>
            <w:r w:rsidRPr="001B27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B2742" w:rsidRDefault="00CC5726" w:rsidP="00504B12">
            <w:pPr>
              <w:jc w:val="center"/>
            </w:pPr>
            <w:r w:rsidRPr="001B2742">
              <w:rPr>
                <w:sz w:val="22"/>
                <w:szCs w:val="22"/>
              </w:rPr>
              <w:t>79,0</w:t>
            </w:r>
          </w:p>
        </w:tc>
        <w:tc>
          <w:tcPr>
            <w:tcW w:w="985" w:type="dxa"/>
            <w:vAlign w:val="center"/>
          </w:tcPr>
          <w:p w:rsidR="00CC5726" w:rsidRPr="001B2742" w:rsidRDefault="00CC5726" w:rsidP="00D11A41">
            <w:pPr>
              <w:jc w:val="center"/>
            </w:pPr>
            <w:r w:rsidRPr="001B274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1B2742" w:rsidRDefault="00CC5726" w:rsidP="00AD484E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1B2742" w:rsidRDefault="00CC5726" w:rsidP="00AD484E">
            <w:pPr>
              <w:jc w:val="center"/>
            </w:pPr>
            <w:r w:rsidRPr="001B2742">
              <w:rPr>
                <w:sz w:val="22"/>
                <w:szCs w:val="22"/>
              </w:rPr>
              <w:t>575,0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1A194A" w:rsidRDefault="00CC5726" w:rsidP="002F7D11">
            <w:pPr>
              <w:jc w:val="center"/>
            </w:pPr>
            <w:r w:rsidRPr="001A194A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8450CF" w:rsidRDefault="00CC5726" w:rsidP="004A28C7"/>
        </w:tc>
        <w:tc>
          <w:tcPr>
            <w:tcW w:w="1987" w:type="dxa"/>
            <w:vMerge/>
          </w:tcPr>
          <w:p w:rsidR="00CC5726" w:rsidRPr="008450CF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B2742" w:rsidRDefault="00CC5726" w:rsidP="0004429C">
            <w:pPr>
              <w:ind w:left="-108" w:right="-108"/>
              <w:jc w:val="center"/>
            </w:pPr>
            <w:r w:rsidRPr="001B2742">
              <w:t>гараж</w:t>
            </w:r>
          </w:p>
        </w:tc>
        <w:tc>
          <w:tcPr>
            <w:tcW w:w="1612" w:type="dxa"/>
            <w:vAlign w:val="center"/>
          </w:tcPr>
          <w:p w:rsidR="00CC5726" w:rsidRPr="001B2742" w:rsidRDefault="00CC5726" w:rsidP="0004429C">
            <w:pPr>
              <w:ind w:left="-81" w:right="-108"/>
              <w:jc w:val="center"/>
            </w:pPr>
            <w:r w:rsidRPr="001B274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1B2742" w:rsidRDefault="00CC5726" w:rsidP="00504B12">
            <w:pPr>
              <w:jc w:val="center"/>
            </w:pPr>
            <w:r w:rsidRPr="001B2742">
              <w:rPr>
                <w:sz w:val="22"/>
                <w:szCs w:val="22"/>
              </w:rPr>
              <w:t>24,0</w:t>
            </w:r>
          </w:p>
        </w:tc>
        <w:tc>
          <w:tcPr>
            <w:tcW w:w="985" w:type="dxa"/>
            <w:vAlign w:val="center"/>
          </w:tcPr>
          <w:p w:rsidR="00CC5726" w:rsidRPr="001B2742" w:rsidRDefault="00CC5726" w:rsidP="00D11A41">
            <w:pPr>
              <w:jc w:val="center"/>
            </w:pPr>
            <w:r w:rsidRPr="001B2742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B2742" w:rsidRDefault="00CC5726" w:rsidP="00AD484E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AD484E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AD484E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8450CF" w:rsidRDefault="00CC5726" w:rsidP="004A28C7">
            <w:r w:rsidRPr="008450CF">
              <w:rPr>
                <w:sz w:val="22"/>
                <w:szCs w:val="22"/>
              </w:rPr>
              <w:t>супруга</w:t>
            </w:r>
          </w:p>
        </w:tc>
        <w:tc>
          <w:tcPr>
            <w:tcW w:w="1987" w:type="dxa"/>
            <w:vMerge w:val="restart"/>
          </w:tcPr>
          <w:p w:rsidR="00CC5726" w:rsidRPr="008450CF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04429C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04429C">
            <w:pPr>
              <w:ind w:left="-81" w:right="-108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AD484E">
            <w:pPr>
              <w:jc w:val="center"/>
            </w:pPr>
            <w:r w:rsidRPr="002F7D11">
              <w:rPr>
                <w:sz w:val="22"/>
                <w:szCs w:val="22"/>
              </w:rPr>
              <w:t>575,0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AD484E">
            <w:pPr>
              <w:jc w:val="center"/>
            </w:pPr>
            <w:r w:rsidRPr="002F7D11"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2F7D11" w:rsidRDefault="00CC5726" w:rsidP="003707E9">
            <w:pPr>
              <w:jc w:val="center"/>
            </w:pPr>
            <w:r w:rsidRPr="002F7D11"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2F7D11" w:rsidRDefault="00CC5726" w:rsidP="003707E9">
            <w:pPr>
              <w:jc w:val="center"/>
            </w:pPr>
            <w:r w:rsidRPr="002F7D11"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2F7D11" w:rsidRDefault="00CC5726" w:rsidP="003707E9">
            <w:pPr>
              <w:jc w:val="center"/>
            </w:pPr>
            <w:r w:rsidRPr="002F7D11"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F7570C" w:rsidRDefault="00CC5726" w:rsidP="00865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7570C">
              <w:rPr>
                <w:sz w:val="20"/>
                <w:szCs w:val="20"/>
              </w:rPr>
              <w:t>356 683,71</w:t>
            </w:r>
          </w:p>
        </w:tc>
        <w:tc>
          <w:tcPr>
            <w:tcW w:w="579" w:type="dxa"/>
            <w:gridSpan w:val="2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t>-</w:t>
            </w: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04429C">
            <w:pPr>
              <w:ind w:left="-108" w:right="-108"/>
              <w:jc w:val="center"/>
            </w:pPr>
            <w:r w:rsidRPr="002F7D11">
              <w:t>жилой дом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D11A41">
            <w:pPr>
              <w:ind w:left="-81" w:right="-108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rPr>
                <w:sz w:val="22"/>
                <w:szCs w:val="22"/>
              </w:rPr>
              <w:t>384,2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04429C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D11A41">
            <w:pPr>
              <w:ind w:left="-81" w:right="-108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rPr>
                <w:sz w:val="22"/>
                <w:szCs w:val="22"/>
              </w:rPr>
              <w:t>65,9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C91404">
        <w:trPr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2F7D11" w:rsidRDefault="00CC5726" w:rsidP="0004429C">
            <w:pPr>
              <w:ind w:left="-108" w:right="-108"/>
              <w:jc w:val="center"/>
            </w:pPr>
            <w:r w:rsidRPr="002F7D11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2F7D11" w:rsidRDefault="00CC5726" w:rsidP="00D11A41">
            <w:pPr>
              <w:ind w:left="-81" w:right="-108"/>
              <w:jc w:val="center"/>
            </w:pPr>
            <w:r w:rsidRPr="002F7D11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rPr>
                <w:sz w:val="22"/>
                <w:szCs w:val="22"/>
              </w:rPr>
              <w:t>81,5</w:t>
            </w:r>
          </w:p>
        </w:tc>
        <w:tc>
          <w:tcPr>
            <w:tcW w:w="985" w:type="dxa"/>
            <w:vAlign w:val="center"/>
          </w:tcPr>
          <w:p w:rsidR="00CC5726" w:rsidRPr="002F7D11" w:rsidRDefault="00CC5726" w:rsidP="00D11A41">
            <w:pPr>
              <w:jc w:val="center"/>
            </w:pPr>
            <w:r w:rsidRPr="002F7D11"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79" w:type="dxa"/>
            <w:gridSpan w:val="2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</w:tr>
      <w:tr w:rsidR="00CC5726" w:rsidRPr="009E017D" w:rsidTr="001526DD">
        <w:trPr>
          <w:gridAfter w:val="1"/>
          <w:wAfter w:w="67" w:type="dxa"/>
          <w:trHeight w:val="53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2343" w:type="dxa"/>
            <w:vMerge w:val="restart"/>
          </w:tcPr>
          <w:p w:rsidR="00CC5726" w:rsidRPr="003518CC" w:rsidRDefault="00CC5726" w:rsidP="004A28C7">
            <w:r w:rsidRPr="003518CC">
              <w:rPr>
                <w:sz w:val="22"/>
                <w:szCs w:val="22"/>
              </w:rPr>
              <w:t>Чередниченко</w:t>
            </w:r>
          </w:p>
          <w:p w:rsidR="00CC5726" w:rsidRDefault="00CC5726" w:rsidP="004A28C7">
            <w:r w:rsidRPr="003518CC">
              <w:rPr>
                <w:sz w:val="22"/>
                <w:szCs w:val="22"/>
              </w:rPr>
              <w:t>Владимир Владимирович</w:t>
            </w:r>
          </w:p>
          <w:p w:rsidR="00CC5726" w:rsidRDefault="00CC5726" w:rsidP="004A28C7"/>
          <w:p w:rsidR="00CC5726" w:rsidRPr="009E017D" w:rsidRDefault="00CC5726" w:rsidP="004A28C7"/>
        </w:tc>
        <w:tc>
          <w:tcPr>
            <w:tcW w:w="1987" w:type="dxa"/>
            <w:vMerge w:val="restart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обращения граждан</w:t>
            </w:r>
          </w:p>
        </w:tc>
        <w:tc>
          <w:tcPr>
            <w:tcW w:w="1260" w:type="dxa"/>
            <w:vAlign w:val="center"/>
          </w:tcPr>
          <w:p w:rsidR="00CC5726" w:rsidRPr="00E929E0" w:rsidRDefault="00CC5726" w:rsidP="0004429C">
            <w:pPr>
              <w:ind w:left="-108" w:right="-108"/>
              <w:jc w:val="center"/>
            </w:pPr>
            <w:r w:rsidRPr="00E929E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E929E0" w:rsidRDefault="00CC5726" w:rsidP="0004429C">
            <w:pPr>
              <w:ind w:left="-81" w:right="-108"/>
              <w:jc w:val="center"/>
            </w:pPr>
            <w:r w:rsidRPr="00E929E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929E0" w:rsidRDefault="00CC5726" w:rsidP="00E929E0">
            <w:pPr>
              <w:jc w:val="center"/>
            </w:pPr>
            <w:r w:rsidRPr="00E929E0">
              <w:rPr>
                <w:sz w:val="22"/>
                <w:szCs w:val="22"/>
              </w:rPr>
              <w:t>35,3</w:t>
            </w:r>
          </w:p>
        </w:tc>
        <w:tc>
          <w:tcPr>
            <w:tcW w:w="985" w:type="dxa"/>
            <w:vAlign w:val="center"/>
          </w:tcPr>
          <w:p w:rsidR="00CC5726" w:rsidRPr="00E929E0" w:rsidRDefault="00CC5726" w:rsidP="003707E9">
            <w:pPr>
              <w:jc w:val="center"/>
            </w:pPr>
            <w:r w:rsidRPr="00E929E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 w:val="restart"/>
            <w:vAlign w:val="center"/>
          </w:tcPr>
          <w:p w:rsidR="00CC5726" w:rsidRPr="00E929E0" w:rsidRDefault="00CC5726" w:rsidP="003707E9">
            <w:pPr>
              <w:jc w:val="center"/>
            </w:pPr>
            <w:r w:rsidRPr="00E929E0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E929E0" w:rsidRDefault="00CC5726" w:rsidP="003707E9">
            <w:r w:rsidRPr="00E929E0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E929E0" w:rsidRDefault="00CC5726" w:rsidP="003707E9">
            <w:pPr>
              <w:jc w:val="center"/>
            </w:pPr>
            <w:r w:rsidRPr="00E929E0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782 526,27</w:t>
            </w:r>
          </w:p>
        </w:tc>
        <w:tc>
          <w:tcPr>
            <w:tcW w:w="512" w:type="dxa"/>
            <w:vMerge w:val="restart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339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E929E0" w:rsidRDefault="00CC5726" w:rsidP="0004429C">
            <w:pPr>
              <w:ind w:left="-108" w:right="-108"/>
              <w:jc w:val="center"/>
            </w:pPr>
            <w:r w:rsidRPr="00E929E0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E929E0" w:rsidRDefault="00CC5726" w:rsidP="0004429C">
            <w:pPr>
              <w:ind w:left="-81" w:right="-108"/>
              <w:jc w:val="center"/>
            </w:pPr>
            <w:r w:rsidRPr="00E929E0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E929E0" w:rsidRDefault="00CC5726" w:rsidP="00E929E0">
            <w:pPr>
              <w:jc w:val="center"/>
            </w:pPr>
            <w:r w:rsidRPr="00E929E0">
              <w:rPr>
                <w:sz w:val="22"/>
                <w:szCs w:val="22"/>
              </w:rPr>
              <w:t>45,4</w:t>
            </w:r>
          </w:p>
        </w:tc>
        <w:tc>
          <w:tcPr>
            <w:tcW w:w="985" w:type="dxa"/>
            <w:vAlign w:val="center"/>
          </w:tcPr>
          <w:p w:rsidR="00CC5726" w:rsidRPr="00E929E0" w:rsidRDefault="00CC5726" w:rsidP="003707E9">
            <w:pPr>
              <w:jc w:val="center"/>
            </w:pPr>
            <w:r w:rsidRPr="00E929E0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3707E9">
            <w:pPr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3707E9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12" w:type="dxa"/>
            <w:vMerge/>
            <w:vAlign w:val="center"/>
          </w:tcPr>
          <w:p w:rsidR="00CC5726" w:rsidRPr="009E017D" w:rsidRDefault="00CC5726" w:rsidP="003707E9">
            <w:pPr>
              <w:jc w:val="center"/>
            </w:pPr>
          </w:p>
        </w:tc>
      </w:tr>
      <w:tr w:rsidR="00CC5726" w:rsidRPr="009E017D" w:rsidTr="001526DD">
        <w:trPr>
          <w:gridAfter w:val="1"/>
          <w:wAfter w:w="67" w:type="dxa"/>
          <w:trHeight w:val="37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4A28C7">
            <w:r w:rsidRPr="009E017D">
              <w:rPr>
                <w:sz w:val="22"/>
                <w:szCs w:val="22"/>
              </w:rPr>
              <w:t xml:space="preserve">супруга </w:t>
            </w:r>
          </w:p>
          <w:p w:rsidR="00CC5726" w:rsidRPr="009E017D" w:rsidRDefault="00CC5726" w:rsidP="004A28C7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870E6" w:rsidRDefault="00CC5726" w:rsidP="0004429C">
            <w:pPr>
              <w:ind w:left="-108" w:right="-108"/>
              <w:jc w:val="center"/>
            </w:pPr>
            <w:r w:rsidRPr="003870E6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3870E6" w:rsidRDefault="00CC5726" w:rsidP="0004429C">
            <w:pPr>
              <w:ind w:left="-81" w:right="-108"/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3870E6" w:rsidRDefault="00CC5726" w:rsidP="003707E9"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Hyundai</w:t>
            </w:r>
            <w:r w:rsidRPr="009E017D">
              <w:rPr>
                <w:sz w:val="22"/>
                <w:szCs w:val="22"/>
              </w:rPr>
              <w:t xml:space="preserve"> </w:t>
            </w:r>
            <w:r w:rsidRPr="009E017D">
              <w:rPr>
                <w:bCs/>
                <w:sz w:val="22"/>
                <w:szCs w:val="22"/>
              </w:rPr>
              <w:t>Solaris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552 347,54</w:t>
            </w:r>
          </w:p>
        </w:tc>
        <w:tc>
          <w:tcPr>
            <w:tcW w:w="512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393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Default="00CC5726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  <w:p w:rsidR="00CC5726" w:rsidRPr="009E017D" w:rsidRDefault="00CC5726" w:rsidP="004A28C7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3870E6" w:rsidRDefault="00CC5726" w:rsidP="0004429C">
            <w:pPr>
              <w:ind w:left="-108" w:right="-108"/>
              <w:jc w:val="center"/>
            </w:pPr>
            <w:r w:rsidRPr="003870E6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3870E6" w:rsidRDefault="00CC5726" w:rsidP="0004429C">
            <w:pPr>
              <w:ind w:left="-81" w:right="-108"/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3870E6" w:rsidRDefault="00CC5726" w:rsidP="003707E9"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3870E6" w:rsidRDefault="00CC5726" w:rsidP="003707E9">
            <w:pPr>
              <w:jc w:val="center"/>
            </w:pPr>
            <w:r w:rsidRPr="003870E6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12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773"/>
        </w:trPr>
        <w:tc>
          <w:tcPr>
            <w:tcW w:w="526" w:type="dxa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</w:tcPr>
          <w:p w:rsidR="00CC5726" w:rsidRPr="003518CC" w:rsidRDefault="00CC5726" w:rsidP="004A28C7">
            <w:r w:rsidRPr="003518CC">
              <w:rPr>
                <w:sz w:val="22"/>
                <w:szCs w:val="22"/>
              </w:rPr>
              <w:t>Низовцева</w:t>
            </w:r>
          </w:p>
          <w:p w:rsidR="00CC5726" w:rsidRDefault="00CC5726" w:rsidP="004A28C7">
            <w:r w:rsidRPr="003518CC">
              <w:rPr>
                <w:sz w:val="22"/>
                <w:szCs w:val="22"/>
              </w:rPr>
              <w:t>Инна Валерьевна</w:t>
            </w:r>
          </w:p>
          <w:p w:rsidR="00CC5726" w:rsidRDefault="00CC5726" w:rsidP="004A28C7"/>
          <w:p w:rsidR="00CC5726" w:rsidRPr="009E017D" w:rsidRDefault="00CC5726" w:rsidP="004A28C7"/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Заместитель начальника отдела обращения граждан</w:t>
            </w:r>
          </w:p>
        </w:tc>
        <w:tc>
          <w:tcPr>
            <w:tcW w:w="1260" w:type="dxa"/>
            <w:vAlign w:val="center"/>
          </w:tcPr>
          <w:p w:rsidR="00CC5726" w:rsidRPr="009217B5" w:rsidRDefault="00CC5726" w:rsidP="0004429C">
            <w:pPr>
              <w:ind w:left="-108" w:right="-108"/>
              <w:jc w:val="center"/>
            </w:pPr>
            <w:r w:rsidRPr="009217B5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9217B5" w:rsidRDefault="00CC5726" w:rsidP="0004429C">
            <w:pPr>
              <w:ind w:left="-81" w:right="-108"/>
              <w:jc w:val="center"/>
            </w:pPr>
            <w:r w:rsidRPr="009217B5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9217B5" w:rsidRDefault="00CC5726" w:rsidP="003707E9">
            <w:pPr>
              <w:jc w:val="center"/>
            </w:pPr>
            <w:r w:rsidRPr="009217B5">
              <w:rPr>
                <w:sz w:val="22"/>
                <w:szCs w:val="22"/>
              </w:rPr>
              <w:t>39,5</w:t>
            </w:r>
          </w:p>
        </w:tc>
        <w:tc>
          <w:tcPr>
            <w:tcW w:w="985" w:type="dxa"/>
            <w:vAlign w:val="center"/>
          </w:tcPr>
          <w:p w:rsidR="00CC5726" w:rsidRPr="009217B5" w:rsidRDefault="00CC5726" w:rsidP="003707E9">
            <w:pPr>
              <w:jc w:val="center"/>
            </w:pPr>
            <w:r w:rsidRPr="009217B5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D6494E" w:rsidRDefault="00CC5726" w:rsidP="003707E9">
            <w:pPr>
              <w:jc w:val="center"/>
            </w:pPr>
            <w:r w:rsidRPr="00D6494E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D6494E" w:rsidRDefault="00CC5726" w:rsidP="003707E9">
            <w:pPr>
              <w:jc w:val="center"/>
            </w:pPr>
            <w:r w:rsidRPr="00D6494E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D6494E" w:rsidRDefault="00CC5726" w:rsidP="003707E9">
            <w:pPr>
              <w:jc w:val="center"/>
            </w:pPr>
            <w:r w:rsidRPr="00D6494E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707E9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втомобиль</w:t>
            </w:r>
          </w:p>
          <w:p w:rsidR="00CC5726" w:rsidRPr="009E017D" w:rsidRDefault="00CC5726" w:rsidP="003707E9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Citroen</w:t>
            </w:r>
            <w:r w:rsidRPr="009E017D">
              <w:rPr>
                <w:sz w:val="22"/>
                <w:szCs w:val="22"/>
              </w:rPr>
              <w:t xml:space="preserve"> C-Elysee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713 231,24</w:t>
            </w:r>
          </w:p>
        </w:tc>
        <w:tc>
          <w:tcPr>
            <w:tcW w:w="512" w:type="dxa"/>
            <w:vAlign w:val="center"/>
          </w:tcPr>
          <w:p w:rsidR="00CC5726" w:rsidRPr="009E017D" w:rsidRDefault="00CC5726" w:rsidP="003707E9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630"/>
        </w:trPr>
        <w:tc>
          <w:tcPr>
            <w:tcW w:w="526" w:type="dxa"/>
            <w:vMerge w:val="restart"/>
            <w:vAlign w:val="center"/>
          </w:tcPr>
          <w:p w:rsidR="00CC5726" w:rsidRPr="009E017D" w:rsidRDefault="00CC5726" w:rsidP="008A287C">
            <w:pPr>
              <w:numPr>
                <w:ilvl w:val="0"/>
                <w:numId w:val="2"/>
              </w:numPr>
            </w:pPr>
          </w:p>
        </w:tc>
        <w:tc>
          <w:tcPr>
            <w:tcW w:w="2343" w:type="dxa"/>
            <w:vMerge w:val="restart"/>
          </w:tcPr>
          <w:p w:rsidR="00CC5726" w:rsidRDefault="00CC5726" w:rsidP="004A28C7"/>
          <w:p w:rsidR="00CC5726" w:rsidRDefault="00CC5726" w:rsidP="004A28C7"/>
          <w:p w:rsidR="00CC5726" w:rsidRDefault="00CC5726" w:rsidP="004A28C7"/>
          <w:p w:rsidR="00CC5726" w:rsidRDefault="00CC5726" w:rsidP="004A28C7"/>
          <w:p w:rsidR="00CC5726" w:rsidRDefault="00CC5726" w:rsidP="004A28C7"/>
          <w:p w:rsidR="00CC5726" w:rsidRPr="003518CC" w:rsidRDefault="00CC5726" w:rsidP="004A28C7">
            <w:r w:rsidRPr="003518CC">
              <w:rPr>
                <w:sz w:val="22"/>
                <w:szCs w:val="22"/>
              </w:rPr>
              <w:t>Чекунов</w:t>
            </w:r>
          </w:p>
          <w:p w:rsidR="00CC5726" w:rsidRPr="009E017D" w:rsidRDefault="00CC5726" w:rsidP="004A28C7">
            <w:r w:rsidRPr="003518CC">
              <w:rPr>
                <w:sz w:val="22"/>
                <w:szCs w:val="22"/>
              </w:rPr>
              <w:t>Евгений Викторович</w:t>
            </w:r>
          </w:p>
        </w:tc>
        <w:tc>
          <w:tcPr>
            <w:tcW w:w="1987" w:type="dxa"/>
            <w:vMerge w:val="restart"/>
          </w:tcPr>
          <w:p w:rsidR="00CC5726" w:rsidRDefault="00CC5726" w:rsidP="00D6494E">
            <w:pPr>
              <w:jc w:val="center"/>
            </w:pPr>
          </w:p>
          <w:p w:rsidR="00CC5726" w:rsidRDefault="00CC5726" w:rsidP="00D6494E">
            <w:pPr>
              <w:jc w:val="center"/>
            </w:pPr>
          </w:p>
          <w:p w:rsidR="00CC5726" w:rsidRDefault="00CC5726" w:rsidP="00D6494E">
            <w:pPr>
              <w:jc w:val="center"/>
            </w:pPr>
          </w:p>
          <w:p w:rsidR="00CC5726" w:rsidRDefault="00CC5726" w:rsidP="00D6494E">
            <w:pPr>
              <w:jc w:val="center"/>
            </w:pPr>
          </w:p>
          <w:p w:rsidR="00CC5726" w:rsidRPr="009E017D" w:rsidRDefault="00CC5726" w:rsidP="00D6494E">
            <w:pPr>
              <w:jc w:val="center"/>
            </w:pPr>
            <w:r w:rsidRPr="009E017D">
              <w:rPr>
                <w:sz w:val="22"/>
                <w:szCs w:val="22"/>
              </w:rPr>
              <w:t>Начальник отдела информационных систем и технологий</w:t>
            </w: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 w:rsidRPr="0083624A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 w:rsidRPr="0083624A">
              <w:rPr>
                <w:sz w:val="22"/>
                <w:szCs w:val="22"/>
              </w:rPr>
              <w:t>индивидуальна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600,0</w:t>
            </w:r>
          </w:p>
        </w:tc>
        <w:tc>
          <w:tcPr>
            <w:tcW w:w="985" w:type="dxa"/>
            <w:vAlign w:val="center"/>
          </w:tcPr>
          <w:p w:rsidR="00CC5726" w:rsidRDefault="00CC5726" w:rsidP="004670C0">
            <w:pPr>
              <w:jc w:val="center"/>
            </w:pPr>
          </w:p>
          <w:p w:rsidR="00CC5726" w:rsidRDefault="00CC5726" w:rsidP="004670C0">
            <w:pPr>
              <w:jc w:val="center"/>
            </w:pPr>
          </w:p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  <w:p w:rsidR="00CC5726" w:rsidRPr="0083624A" w:rsidRDefault="00CC5726" w:rsidP="004670C0">
            <w:pPr>
              <w:jc w:val="center"/>
            </w:pPr>
          </w:p>
          <w:p w:rsidR="00CC5726" w:rsidRPr="0083624A" w:rsidRDefault="00CC5726" w:rsidP="004670C0">
            <w:pPr>
              <w:jc w:val="center"/>
            </w:pPr>
          </w:p>
        </w:tc>
        <w:tc>
          <w:tcPr>
            <w:tcW w:w="1550" w:type="dxa"/>
            <w:vMerge w:val="restart"/>
            <w:vAlign w:val="center"/>
          </w:tcPr>
          <w:p w:rsidR="00CC5726" w:rsidRPr="0063006E" w:rsidRDefault="00CC5726" w:rsidP="0063006E">
            <w:pPr>
              <w:jc w:val="center"/>
            </w:pPr>
            <w:r w:rsidRPr="0063006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Merge w:val="restart"/>
            <w:vAlign w:val="center"/>
          </w:tcPr>
          <w:p w:rsidR="00CC5726" w:rsidRPr="0063006E" w:rsidRDefault="00CC5726" w:rsidP="0063006E">
            <w:pPr>
              <w:jc w:val="center"/>
            </w:pPr>
            <w:r w:rsidRPr="0063006E">
              <w:rPr>
                <w:sz w:val="22"/>
                <w:szCs w:val="22"/>
              </w:rPr>
              <w:t>7403,0</w:t>
            </w:r>
          </w:p>
        </w:tc>
        <w:tc>
          <w:tcPr>
            <w:tcW w:w="931" w:type="dxa"/>
            <w:vMerge w:val="restart"/>
            <w:vAlign w:val="center"/>
          </w:tcPr>
          <w:p w:rsidR="00CC5726" w:rsidRPr="0063006E" w:rsidRDefault="00CC5726" w:rsidP="0063006E">
            <w:pPr>
              <w:jc w:val="center"/>
            </w:pPr>
            <w:r w:rsidRPr="0063006E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CC5726" w:rsidRPr="009E017D" w:rsidRDefault="00CC5726" w:rsidP="004670C0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</w:t>
            </w:r>
            <w:r>
              <w:rPr>
                <w:bCs/>
                <w:sz w:val="22"/>
                <w:szCs w:val="22"/>
              </w:rPr>
              <w:t>ь</w:t>
            </w:r>
          </w:p>
          <w:p w:rsidR="00CC5726" w:rsidRDefault="00CC5726" w:rsidP="004670C0">
            <w:pPr>
              <w:jc w:val="center"/>
              <w:rPr>
                <w:bCs/>
              </w:rPr>
            </w:pPr>
            <w:r w:rsidRPr="009E017D">
              <w:rPr>
                <w:bCs/>
                <w:sz w:val="22"/>
                <w:szCs w:val="22"/>
              </w:rPr>
              <w:t xml:space="preserve">ТОЙОТА </w:t>
            </w:r>
            <w:r w:rsidRPr="009E017D">
              <w:rPr>
                <w:bCs/>
                <w:sz w:val="22"/>
                <w:szCs w:val="22"/>
                <w:lang w:val="en-US"/>
              </w:rPr>
              <w:t>Camry</w:t>
            </w:r>
            <w:r w:rsidRPr="009E017D">
              <w:rPr>
                <w:bCs/>
                <w:sz w:val="22"/>
                <w:szCs w:val="22"/>
              </w:rPr>
              <w:t>,</w:t>
            </w:r>
          </w:p>
          <w:p w:rsidR="00CC5726" w:rsidRPr="009E017D" w:rsidRDefault="00CC5726" w:rsidP="0063006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А</w:t>
            </w:r>
            <w:r w:rsidRPr="009E017D">
              <w:rPr>
                <w:bCs/>
                <w:sz w:val="22"/>
                <w:szCs w:val="22"/>
              </w:rPr>
              <w:t>втомобил</w:t>
            </w:r>
            <w:r>
              <w:rPr>
                <w:bCs/>
                <w:sz w:val="22"/>
                <w:szCs w:val="22"/>
              </w:rPr>
              <w:t>ь</w:t>
            </w:r>
          </w:p>
          <w:p w:rsidR="00CC5726" w:rsidRPr="009E017D" w:rsidRDefault="00CC5726" w:rsidP="004670C0">
            <w:pPr>
              <w:jc w:val="center"/>
            </w:pPr>
            <w:r w:rsidRPr="009E017D">
              <w:rPr>
                <w:bCs/>
                <w:sz w:val="22"/>
                <w:szCs w:val="22"/>
              </w:rPr>
              <w:t>ШЕВРОЛЕ Нива</w:t>
            </w:r>
          </w:p>
        </w:tc>
        <w:tc>
          <w:tcPr>
            <w:tcW w:w="1260" w:type="dxa"/>
            <w:vMerge w:val="restart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855 577,26</w:t>
            </w:r>
          </w:p>
        </w:tc>
        <w:tc>
          <w:tcPr>
            <w:tcW w:w="512" w:type="dxa"/>
            <w:vMerge w:val="restart"/>
            <w:vAlign w:val="center"/>
          </w:tcPr>
          <w:p w:rsidR="00CC5726" w:rsidRPr="009E017D" w:rsidRDefault="00CC5726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36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 w:rsidRPr="0083624A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 w:rsidRPr="0083624A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58,3</w:t>
            </w:r>
          </w:p>
        </w:tc>
        <w:tc>
          <w:tcPr>
            <w:tcW w:w="985" w:type="dxa"/>
            <w:vAlign w:val="center"/>
          </w:tcPr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12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</w:tr>
      <w:tr w:rsidR="00CC5726" w:rsidRPr="009E017D" w:rsidTr="001526DD">
        <w:trPr>
          <w:gridAfter w:val="1"/>
          <w:wAfter w:w="67" w:type="dxa"/>
          <w:trHeight w:val="26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 w:rsidRPr="0083624A">
              <w:rPr>
                <w:sz w:val="22"/>
                <w:szCs w:val="22"/>
              </w:rPr>
              <w:t>гараж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 w:rsidRPr="0083624A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63,9</w:t>
            </w:r>
          </w:p>
        </w:tc>
        <w:tc>
          <w:tcPr>
            <w:tcW w:w="985" w:type="dxa"/>
            <w:vAlign w:val="center"/>
          </w:tcPr>
          <w:p w:rsidR="00CC5726" w:rsidRPr="0083624A" w:rsidRDefault="00CC5726" w:rsidP="004670C0">
            <w:pPr>
              <w:jc w:val="center"/>
            </w:pPr>
            <w:r w:rsidRPr="0083624A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12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</w:tr>
      <w:tr w:rsidR="00CC5726" w:rsidRPr="009E017D" w:rsidTr="001526DD">
        <w:trPr>
          <w:gridAfter w:val="1"/>
          <w:wAfter w:w="67" w:type="dxa"/>
          <w:trHeight w:val="267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  <w:vMerge/>
          </w:tcPr>
          <w:p w:rsidR="00CC5726" w:rsidRPr="009E017D" w:rsidRDefault="00CC5726" w:rsidP="004A28C7"/>
        </w:tc>
        <w:tc>
          <w:tcPr>
            <w:tcW w:w="1987" w:type="dxa"/>
            <w:vMerge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83624A" w:rsidRDefault="00CC5726" w:rsidP="0004429C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612" w:type="dxa"/>
            <w:vAlign w:val="center"/>
          </w:tcPr>
          <w:p w:rsidR="00CC5726" w:rsidRPr="0083624A" w:rsidRDefault="00CC5726" w:rsidP="0004429C">
            <w:pPr>
              <w:ind w:left="-81" w:right="-108"/>
              <w:jc w:val="center"/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14" w:type="dxa"/>
            <w:vAlign w:val="center"/>
          </w:tcPr>
          <w:p w:rsidR="00CC5726" w:rsidRPr="0083624A" w:rsidRDefault="00CC5726" w:rsidP="004670C0">
            <w:pPr>
              <w:jc w:val="center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85" w:type="dxa"/>
            <w:vAlign w:val="center"/>
          </w:tcPr>
          <w:p w:rsidR="00CC5726" w:rsidRPr="0083624A" w:rsidRDefault="00CC5726" w:rsidP="004670C0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4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931" w:type="dxa"/>
            <w:vMerge/>
            <w:vAlign w:val="center"/>
          </w:tcPr>
          <w:p w:rsidR="00CC5726" w:rsidRPr="00191113" w:rsidRDefault="00CC5726" w:rsidP="004670C0">
            <w:pPr>
              <w:jc w:val="center"/>
              <w:rPr>
                <w:highlight w:val="cyan"/>
              </w:rPr>
            </w:pPr>
          </w:p>
        </w:tc>
        <w:tc>
          <w:tcPr>
            <w:tcW w:w="1800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  <w:tc>
          <w:tcPr>
            <w:tcW w:w="1260" w:type="dxa"/>
            <w:vMerge/>
            <w:vAlign w:val="center"/>
          </w:tcPr>
          <w:p w:rsidR="00CC5726" w:rsidRPr="009E017D" w:rsidRDefault="00CC5726" w:rsidP="00865835">
            <w:pPr>
              <w:jc w:val="center"/>
            </w:pPr>
          </w:p>
        </w:tc>
        <w:tc>
          <w:tcPr>
            <w:tcW w:w="512" w:type="dxa"/>
            <w:vMerge/>
            <w:vAlign w:val="center"/>
          </w:tcPr>
          <w:p w:rsidR="00CC5726" w:rsidRPr="009E017D" w:rsidRDefault="00CC5726" w:rsidP="004670C0">
            <w:pPr>
              <w:jc w:val="center"/>
            </w:pPr>
          </w:p>
        </w:tc>
      </w:tr>
      <w:tr w:rsidR="00CC5726" w:rsidRPr="009E017D" w:rsidTr="001526DD">
        <w:trPr>
          <w:gridAfter w:val="1"/>
          <w:wAfter w:w="67" w:type="dxa"/>
          <w:trHeight w:val="552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4A28C7">
            <w:r w:rsidRPr="009E017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63006E" w:rsidRDefault="00CC5726" w:rsidP="0004429C">
            <w:pPr>
              <w:ind w:left="-108" w:right="-108"/>
              <w:jc w:val="center"/>
            </w:pPr>
            <w:r w:rsidRPr="0063006E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63006E" w:rsidRDefault="00CC5726" w:rsidP="0004429C">
            <w:pPr>
              <w:ind w:left="-81" w:right="-108"/>
              <w:jc w:val="center"/>
            </w:pPr>
            <w:r w:rsidRPr="0063006E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14" w:type="dxa"/>
            <w:vAlign w:val="center"/>
          </w:tcPr>
          <w:p w:rsidR="00CC5726" w:rsidRPr="0063006E" w:rsidRDefault="00CC5726" w:rsidP="004670C0">
            <w:pPr>
              <w:jc w:val="center"/>
            </w:pPr>
            <w:r w:rsidRPr="0063006E">
              <w:rPr>
                <w:sz w:val="22"/>
                <w:szCs w:val="22"/>
              </w:rPr>
              <w:t>58,3</w:t>
            </w:r>
          </w:p>
        </w:tc>
        <w:tc>
          <w:tcPr>
            <w:tcW w:w="985" w:type="dxa"/>
            <w:vAlign w:val="center"/>
          </w:tcPr>
          <w:p w:rsidR="00CC5726" w:rsidRPr="0063006E" w:rsidRDefault="00CC5726" w:rsidP="004670C0">
            <w:pPr>
              <w:jc w:val="center"/>
            </w:pPr>
            <w:r w:rsidRPr="0063006E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63006E" w:rsidRDefault="00CC5726" w:rsidP="004670C0">
            <w:pPr>
              <w:jc w:val="center"/>
            </w:pPr>
            <w:r w:rsidRPr="0063006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41" w:type="dxa"/>
            <w:vAlign w:val="center"/>
          </w:tcPr>
          <w:p w:rsidR="00CC5726" w:rsidRPr="0063006E" w:rsidRDefault="00CC5726" w:rsidP="004670C0">
            <w:pPr>
              <w:jc w:val="center"/>
            </w:pPr>
            <w:r w:rsidRPr="0063006E">
              <w:rPr>
                <w:sz w:val="22"/>
                <w:szCs w:val="22"/>
              </w:rPr>
              <w:t>20,0</w:t>
            </w:r>
          </w:p>
        </w:tc>
        <w:tc>
          <w:tcPr>
            <w:tcW w:w="931" w:type="dxa"/>
            <w:vAlign w:val="center"/>
          </w:tcPr>
          <w:p w:rsidR="00CC5726" w:rsidRPr="0063006E" w:rsidRDefault="00CC5726" w:rsidP="004670C0">
            <w:pPr>
              <w:jc w:val="center"/>
            </w:pPr>
            <w:r w:rsidRPr="0063006E">
              <w:rPr>
                <w:sz w:val="22"/>
                <w:szCs w:val="22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670C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>
              <w:rPr>
                <w:sz w:val="22"/>
                <w:szCs w:val="22"/>
              </w:rPr>
              <w:t>64 962,00</w:t>
            </w:r>
          </w:p>
        </w:tc>
        <w:tc>
          <w:tcPr>
            <w:tcW w:w="512" w:type="dxa"/>
            <w:tcBorders>
              <w:right w:val="nil"/>
            </w:tcBorders>
            <w:vAlign w:val="center"/>
          </w:tcPr>
          <w:p w:rsidR="00CC5726" w:rsidRPr="009E017D" w:rsidRDefault="00CC5726" w:rsidP="0034787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353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7789" w:rsidRDefault="00CC5726" w:rsidP="0004429C">
            <w:pPr>
              <w:ind w:left="-108" w:right="-108"/>
              <w:jc w:val="center"/>
            </w:pPr>
            <w:r w:rsidRPr="00117789">
              <w:rPr>
                <w:sz w:val="22"/>
                <w:szCs w:val="22"/>
              </w:rPr>
              <w:t>квартира</w:t>
            </w:r>
          </w:p>
        </w:tc>
        <w:tc>
          <w:tcPr>
            <w:tcW w:w="1612" w:type="dxa"/>
            <w:vAlign w:val="center"/>
          </w:tcPr>
          <w:p w:rsidR="00CC5726" w:rsidRPr="00117789" w:rsidRDefault="00CC5726" w:rsidP="0004429C">
            <w:pPr>
              <w:ind w:left="-81" w:right="-108"/>
              <w:jc w:val="center"/>
            </w:pPr>
            <w:r w:rsidRPr="00117789">
              <w:rPr>
                <w:sz w:val="22"/>
                <w:szCs w:val="22"/>
              </w:rPr>
              <w:t>общая долевая 1/3</w:t>
            </w:r>
          </w:p>
        </w:tc>
        <w:tc>
          <w:tcPr>
            <w:tcW w:w="814" w:type="dxa"/>
            <w:vAlign w:val="center"/>
          </w:tcPr>
          <w:p w:rsidR="00CC5726" w:rsidRPr="00117789" w:rsidRDefault="00CC5726" w:rsidP="004670C0">
            <w:pPr>
              <w:jc w:val="center"/>
            </w:pPr>
            <w:r w:rsidRPr="00117789">
              <w:rPr>
                <w:sz w:val="22"/>
                <w:szCs w:val="22"/>
              </w:rPr>
              <w:t>58,3</w:t>
            </w:r>
          </w:p>
        </w:tc>
        <w:tc>
          <w:tcPr>
            <w:tcW w:w="985" w:type="dxa"/>
            <w:vAlign w:val="center"/>
          </w:tcPr>
          <w:p w:rsidR="00CC5726" w:rsidRPr="00117789" w:rsidRDefault="00CC5726" w:rsidP="004670C0">
            <w:pPr>
              <w:jc w:val="center"/>
            </w:pPr>
            <w:r w:rsidRPr="00117789">
              <w:rPr>
                <w:sz w:val="22"/>
                <w:szCs w:val="22"/>
              </w:rPr>
              <w:t>Россия</w:t>
            </w:r>
          </w:p>
        </w:tc>
        <w:tc>
          <w:tcPr>
            <w:tcW w:w="1550" w:type="dxa"/>
            <w:vAlign w:val="center"/>
          </w:tcPr>
          <w:p w:rsidR="00CC5726" w:rsidRPr="00117789" w:rsidRDefault="00CC5726" w:rsidP="004670C0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117789" w:rsidRDefault="00CC5726" w:rsidP="004670C0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117789" w:rsidRDefault="00CC5726" w:rsidP="004670C0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4670C0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12" w:type="dxa"/>
            <w:vAlign w:val="center"/>
          </w:tcPr>
          <w:p w:rsidR="00CC5726" w:rsidRPr="009E017D" w:rsidRDefault="00CC5726" w:rsidP="004670C0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  <w:tr w:rsidR="00CC5726" w:rsidRPr="009E017D" w:rsidTr="001526DD">
        <w:trPr>
          <w:gridAfter w:val="1"/>
          <w:wAfter w:w="67" w:type="dxa"/>
          <w:trHeight w:val="140"/>
        </w:trPr>
        <w:tc>
          <w:tcPr>
            <w:tcW w:w="526" w:type="dxa"/>
            <w:vMerge/>
            <w:vAlign w:val="center"/>
          </w:tcPr>
          <w:p w:rsidR="00CC5726" w:rsidRPr="009E017D" w:rsidRDefault="00CC5726" w:rsidP="008A287C">
            <w:pPr>
              <w:pStyle w:val="ListParagraph"/>
              <w:numPr>
                <w:ilvl w:val="0"/>
                <w:numId w:val="2"/>
              </w:numPr>
              <w:ind w:left="0"/>
              <w:jc w:val="center"/>
            </w:pPr>
          </w:p>
        </w:tc>
        <w:tc>
          <w:tcPr>
            <w:tcW w:w="2343" w:type="dxa"/>
          </w:tcPr>
          <w:p w:rsidR="00CC5726" w:rsidRPr="009E017D" w:rsidRDefault="00CC5726" w:rsidP="004A28C7">
            <w:r w:rsidRPr="009E017D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7" w:type="dxa"/>
          </w:tcPr>
          <w:p w:rsidR="00CC5726" w:rsidRPr="009E017D" w:rsidRDefault="00CC5726" w:rsidP="00D6494E">
            <w:pPr>
              <w:jc w:val="center"/>
            </w:pPr>
          </w:p>
        </w:tc>
        <w:tc>
          <w:tcPr>
            <w:tcW w:w="1260" w:type="dxa"/>
            <w:vAlign w:val="center"/>
          </w:tcPr>
          <w:p w:rsidR="00CC5726" w:rsidRPr="00117789" w:rsidRDefault="00CC5726" w:rsidP="0004429C">
            <w:pPr>
              <w:ind w:left="-108" w:right="-108"/>
              <w:jc w:val="center"/>
            </w:pPr>
            <w:r w:rsidRPr="00117789">
              <w:rPr>
                <w:sz w:val="22"/>
                <w:szCs w:val="22"/>
              </w:rPr>
              <w:t>не имеет</w:t>
            </w:r>
          </w:p>
        </w:tc>
        <w:tc>
          <w:tcPr>
            <w:tcW w:w="1612" w:type="dxa"/>
            <w:vAlign w:val="center"/>
          </w:tcPr>
          <w:p w:rsidR="00CC5726" w:rsidRPr="00117789" w:rsidRDefault="00CC5726" w:rsidP="0004429C">
            <w:pPr>
              <w:ind w:left="-81" w:right="-108"/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814" w:type="dxa"/>
            <w:vAlign w:val="center"/>
          </w:tcPr>
          <w:p w:rsidR="00CC5726" w:rsidRPr="00117789" w:rsidRDefault="00CC5726" w:rsidP="003A518C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985" w:type="dxa"/>
            <w:vAlign w:val="center"/>
          </w:tcPr>
          <w:p w:rsidR="00CC5726" w:rsidRPr="00117789" w:rsidRDefault="00CC5726" w:rsidP="003A518C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1550" w:type="dxa"/>
            <w:vAlign w:val="center"/>
          </w:tcPr>
          <w:p w:rsidR="00CC5726" w:rsidRPr="00117789" w:rsidRDefault="00CC5726" w:rsidP="003A518C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center"/>
          </w:tcPr>
          <w:p w:rsidR="00CC5726" w:rsidRPr="00117789" w:rsidRDefault="00CC5726" w:rsidP="003A518C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vAlign w:val="center"/>
          </w:tcPr>
          <w:p w:rsidR="00CC5726" w:rsidRPr="00117789" w:rsidRDefault="00CC5726" w:rsidP="003A518C">
            <w:pPr>
              <w:jc w:val="center"/>
            </w:pPr>
            <w:r w:rsidRPr="00117789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center"/>
          </w:tcPr>
          <w:p w:rsidR="00CC5726" w:rsidRPr="009E017D" w:rsidRDefault="00CC5726" w:rsidP="003A518C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vAlign w:val="center"/>
          </w:tcPr>
          <w:p w:rsidR="00CC5726" w:rsidRPr="009E017D" w:rsidRDefault="00CC5726" w:rsidP="00865835">
            <w:pPr>
              <w:jc w:val="center"/>
            </w:pPr>
            <w:r w:rsidRPr="009E017D">
              <w:rPr>
                <w:sz w:val="22"/>
                <w:szCs w:val="22"/>
              </w:rPr>
              <w:t>не имеет</w:t>
            </w:r>
          </w:p>
        </w:tc>
        <w:tc>
          <w:tcPr>
            <w:tcW w:w="512" w:type="dxa"/>
            <w:vAlign w:val="center"/>
          </w:tcPr>
          <w:p w:rsidR="00CC5726" w:rsidRPr="009E017D" w:rsidRDefault="00CC5726" w:rsidP="003A518C">
            <w:pPr>
              <w:jc w:val="center"/>
            </w:pPr>
            <w:r w:rsidRPr="009E017D">
              <w:rPr>
                <w:sz w:val="22"/>
                <w:szCs w:val="22"/>
              </w:rPr>
              <w:t>-</w:t>
            </w:r>
          </w:p>
        </w:tc>
      </w:tr>
    </w:tbl>
    <w:p w:rsidR="00CC5726" w:rsidRDefault="00CC5726"/>
    <w:p w:rsidR="00CC5726" w:rsidRPr="00013C2B" w:rsidRDefault="00CC5726"/>
    <w:sectPr w:rsidR="00CC5726" w:rsidRPr="00013C2B" w:rsidSect="00490F9E">
      <w:pgSz w:w="16838" w:h="11906" w:orient="landscape"/>
      <w:pgMar w:top="719" w:right="45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726" w:rsidRDefault="00CC5726" w:rsidP="009A47BB">
      <w:r>
        <w:separator/>
      </w:r>
    </w:p>
  </w:endnote>
  <w:endnote w:type="continuationSeparator" w:id="0">
    <w:p w:rsidR="00CC5726" w:rsidRDefault="00CC5726" w:rsidP="009A4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726" w:rsidRDefault="00CC5726" w:rsidP="009A47BB">
      <w:r>
        <w:separator/>
      </w:r>
    </w:p>
  </w:footnote>
  <w:footnote w:type="continuationSeparator" w:id="0">
    <w:p w:rsidR="00CC5726" w:rsidRDefault="00CC5726" w:rsidP="009A47BB">
      <w:r>
        <w:continuationSeparator/>
      </w:r>
    </w:p>
  </w:footnote>
  <w:footnote w:id="1">
    <w:p w:rsidR="00CC5726" w:rsidRDefault="00CC5726" w:rsidP="00C91404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C607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0A0C8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48D0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62A6D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8F299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98D2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C6CD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8ADA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AB4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BC6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F65F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27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CAF358A"/>
    <w:multiLevelType w:val="multilevel"/>
    <w:tmpl w:val="89DEAC48"/>
    <w:lvl w:ilvl="0">
      <w:start w:val="1"/>
      <w:numFmt w:val="decimal"/>
      <w:lvlText w:val="%1"/>
      <w:lvlJc w:val="left"/>
      <w:pPr>
        <w:tabs>
          <w:tab w:val="num" w:pos="578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643408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A5A3090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F7928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1C70924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37D306B"/>
    <w:multiLevelType w:val="multilevel"/>
    <w:tmpl w:val="05E2240C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7337ED3"/>
    <w:multiLevelType w:val="multilevel"/>
    <w:tmpl w:val="3DD0D6EE"/>
    <w:lvl w:ilvl="0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E6815F1"/>
    <w:multiLevelType w:val="hybridMultilevel"/>
    <w:tmpl w:val="A45619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764948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AA757B"/>
    <w:multiLevelType w:val="hybridMultilevel"/>
    <w:tmpl w:val="3DD0D6EE"/>
    <w:lvl w:ilvl="0" w:tplc="04069CDE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0301E5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301256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64B3FB4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66762D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BE399D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C27DB0"/>
    <w:multiLevelType w:val="multilevel"/>
    <w:tmpl w:val="3DD0D6EE"/>
    <w:lvl w:ilvl="0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111F0B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954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5762484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53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6202120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97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9C3BCE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2632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7B56AE5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569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A80297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A9E44CF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9B23ED"/>
    <w:multiLevelType w:val="multilevel"/>
    <w:tmpl w:val="19A64CDC"/>
    <w:lvl w:ilvl="0">
      <w:start w:val="1"/>
      <w:numFmt w:val="decimal"/>
      <w:lvlText w:val="%1"/>
      <w:lvlJc w:val="left"/>
      <w:pPr>
        <w:tabs>
          <w:tab w:val="num" w:pos="3712"/>
        </w:tabs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CC4321C"/>
    <w:multiLevelType w:val="multilevel"/>
    <w:tmpl w:val="5DA035A8"/>
    <w:lvl w:ilvl="0">
      <w:start w:val="1"/>
      <w:numFmt w:val="decimal"/>
      <w:lvlText w:val="%1"/>
      <w:lvlJc w:val="left"/>
      <w:pPr>
        <w:tabs>
          <w:tab w:val="num" w:pos="1613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D5910F2"/>
    <w:multiLevelType w:val="multilevel"/>
    <w:tmpl w:val="7778D74A"/>
    <w:lvl w:ilvl="0">
      <w:start w:val="1"/>
      <w:numFmt w:val="decimal"/>
      <w:lvlText w:val="%1"/>
      <w:lvlJc w:val="left"/>
      <w:pPr>
        <w:tabs>
          <w:tab w:val="num" w:pos="335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F802ADC"/>
    <w:multiLevelType w:val="multilevel"/>
    <w:tmpl w:val="77D46F18"/>
    <w:lvl w:ilvl="0">
      <w:start w:val="1"/>
      <w:numFmt w:val="decimal"/>
      <w:lvlText w:val="%1"/>
      <w:lvlJc w:val="left"/>
      <w:pPr>
        <w:tabs>
          <w:tab w:val="num" w:pos="3172"/>
        </w:tabs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11"/>
  </w:num>
  <w:num w:numId="4">
    <w:abstractNumId w:val="23"/>
  </w:num>
  <w:num w:numId="5">
    <w:abstractNumId w:val="27"/>
  </w:num>
  <w:num w:numId="6">
    <w:abstractNumId w:val="22"/>
  </w:num>
  <w:num w:numId="7">
    <w:abstractNumId w:val="12"/>
  </w:num>
  <w:num w:numId="8">
    <w:abstractNumId w:val="19"/>
  </w:num>
  <w:num w:numId="9">
    <w:abstractNumId w:val="32"/>
  </w:num>
  <w:num w:numId="10">
    <w:abstractNumId w:val="33"/>
  </w:num>
  <w:num w:numId="11">
    <w:abstractNumId w:val="24"/>
  </w:num>
  <w:num w:numId="12">
    <w:abstractNumId w:val="21"/>
  </w:num>
  <w:num w:numId="13">
    <w:abstractNumId w:val="35"/>
  </w:num>
  <w:num w:numId="14">
    <w:abstractNumId w:val="29"/>
  </w:num>
  <w:num w:numId="15">
    <w:abstractNumId w:val="10"/>
  </w:num>
  <w:num w:numId="16">
    <w:abstractNumId w:val="3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7"/>
  </w:num>
  <w:num w:numId="28">
    <w:abstractNumId w:val="13"/>
  </w:num>
  <w:num w:numId="29">
    <w:abstractNumId w:val="16"/>
  </w:num>
  <w:num w:numId="30">
    <w:abstractNumId w:val="25"/>
  </w:num>
  <w:num w:numId="31">
    <w:abstractNumId w:val="36"/>
  </w:num>
  <w:num w:numId="32">
    <w:abstractNumId w:val="28"/>
  </w:num>
  <w:num w:numId="33">
    <w:abstractNumId w:val="34"/>
  </w:num>
  <w:num w:numId="34">
    <w:abstractNumId w:val="14"/>
  </w:num>
  <w:num w:numId="35">
    <w:abstractNumId w:val="15"/>
  </w:num>
  <w:num w:numId="36">
    <w:abstractNumId w:val="31"/>
  </w:num>
  <w:num w:numId="37">
    <w:abstractNumId w:val="17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7BB"/>
    <w:rsid w:val="000002D2"/>
    <w:rsid w:val="00001068"/>
    <w:rsid w:val="00001A23"/>
    <w:rsid w:val="0000231B"/>
    <w:rsid w:val="000029CD"/>
    <w:rsid w:val="00002FFD"/>
    <w:rsid w:val="00003023"/>
    <w:rsid w:val="0000528B"/>
    <w:rsid w:val="000056EA"/>
    <w:rsid w:val="00006341"/>
    <w:rsid w:val="0000654F"/>
    <w:rsid w:val="00007132"/>
    <w:rsid w:val="0001027A"/>
    <w:rsid w:val="00010696"/>
    <w:rsid w:val="000112A4"/>
    <w:rsid w:val="00012415"/>
    <w:rsid w:val="00012554"/>
    <w:rsid w:val="000130E7"/>
    <w:rsid w:val="00013BBF"/>
    <w:rsid w:val="00013C2B"/>
    <w:rsid w:val="00013D0C"/>
    <w:rsid w:val="00014AFA"/>
    <w:rsid w:val="00015343"/>
    <w:rsid w:val="000163B9"/>
    <w:rsid w:val="000168CF"/>
    <w:rsid w:val="00017384"/>
    <w:rsid w:val="000174F8"/>
    <w:rsid w:val="00020D18"/>
    <w:rsid w:val="0002101E"/>
    <w:rsid w:val="00021DCA"/>
    <w:rsid w:val="00022744"/>
    <w:rsid w:val="00023165"/>
    <w:rsid w:val="00023184"/>
    <w:rsid w:val="0002558C"/>
    <w:rsid w:val="000257C0"/>
    <w:rsid w:val="000265D2"/>
    <w:rsid w:val="000270A7"/>
    <w:rsid w:val="000277E5"/>
    <w:rsid w:val="000304B4"/>
    <w:rsid w:val="0003083D"/>
    <w:rsid w:val="00032888"/>
    <w:rsid w:val="00032BB3"/>
    <w:rsid w:val="000331C4"/>
    <w:rsid w:val="0003377C"/>
    <w:rsid w:val="00033BCD"/>
    <w:rsid w:val="00034D7A"/>
    <w:rsid w:val="00035BD2"/>
    <w:rsid w:val="00036978"/>
    <w:rsid w:val="00036AB5"/>
    <w:rsid w:val="00036DCA"/>
    <w:rsid w:val="000375FA"/>
    <w:rsid w:val="000379C9"/>
    <w:rsid w:val="00037E79"/>
    <w:rsid w:val="0004097F"/>
    <w:rsid w:val="00042032"/>
    <w:rsid w:val="000428FB"/>
    <w:rsid w:val="000438CF"/>
    <w:rsid w:val="00043E76"/>
    <w:rsid w:val="0004429C"/>
    <w:rsid w:val="00044921"/>
    <w:rsid w:val="000455D5"/>
    <w:rsid w:val="00045744"/>
    <w:rsid w:val="000460B9"/>
    <w:rsid w:val="000461F7"/>
    <w:rsid w:val="00047D3B"/>
    <w:rsid w:val="000506E4"/>
    <w:rsid w:val="0005146C"/>
    <w:rsid w:val="000515A9"/>
    <w:rsid w:val="0005160E"/>
    <w:rsid w:val="00052A65"/>
    <w:rsid w:val="00052B41"/>
    <w:rsid w:val="00053220"/>
    <w:rsid w:val="000534AB"/>
    <w:rsid w:val="000535DC"/>
    <w:rsid w:val="00054B5F"/>
    <w:rsid w:val="00055927"/>
    <w:rsid w:val="00055E76"/>
    <w:rsid w:val="00055F11"/>
    <w:rsid w:val="0005719F"/>
    <w:rsid w:val="00060100"/>
    <w:rsid w:val="00060278"/>
    <w:rsid w:val="00060978"/>
    <w:rsid w:val="00061A6D"/>
    <w:rsid w:val="00061A93"/>
    <w:rsid w:val="00061B3C"/>
    <w:rsid w:val="00062CE1"/>
    <w:rsid w:val="00062E5A"/>
    <w:rsid w:val="000637F5"/>
    <w:rsid w:val="000639FF"/>
    <w:rsid w:val="000648E5"/>
    <w:rsid w:val="00064B81"/>
    <w:rsid w:val="000650A3"/>
    <w:rsid w:val="00065810"/>
    <w:rsid w:val="0007016F"/>
    <w:rsid w:val="000707C4"/>
    <w:rsid w:val="00070D31"/>
    <w:rsid w:val="0007131C"/>
    <w:rsid w:val="00071B96"/>
    <w:rsid w:val="00071C93"/>
    <w:rsid w:val="00071F48"/>
    <w:rsid w:val="000724CE"/>
    <w:rsid w:val="00073D1A"/>
    <w:rsid w:val="000745C5"/>
    <w:rsid w:val="00074AE3"/>
    <w:rsid w:val="00074AEE"/>
    <w:rsid w:val="0007526A"/>
    <w:rsid w:val="00076354"/>
    <w:rsid w:val="00077015"/>
    <w:rsid w:val="0007747A"/>
    <w:rsid w:val="00077E41"/>
    <w:rsid w:val="00081694"/>
    <w:rsid w:val="00081A89"/>
    <w:rsid w:val="00082AA6"/>
    <w:rsid w:val="00082EC6"/>
    <w:rsid w:val="00083C99"/>
    <w:rsid w:val="000845B5"/>
    <w:rsid w:val="00084EB2"/>
    <w:rsid w:val="00085270"/>
    <w:rsid w:val="00085657"/>
    <w:rsid w:val="000902ED"/>
    <w:rsid w:val="00091881"/>
    <w:rsid w:val="00091BF7"/>
    <w:rsid w:val="00091F1B"/>
    <w:rsid w:val="00092699"/>
    <w:rsid w:val="000939A9"/>
    <w:rsid w:val="00093CEC"/>
    <w:rsid w:val="0009434A"/>
    <w:rsid w:val="00095B28"/>
    <w:rsid w:val="000963FB"/>
    <w:rsid w:val="00096486"/>
    <w:rsid w:val="00096E66"/>
    <w:rsid w:val="00097BBD"/>
    <w:rsid w:val="000A1698"/>
    <w:rsid w:val="000A4084"/>
    <w:rsid w:val="000A4D35"/>
    <w:rsid w:val="000A5C24"/>
    <w:rsid w:val="000A650D"/>
    <w:rsid w:val="000B033D"/>
    <w:rsid w:val="000B1EA5"/>
    <w:rsid w:val="000B1F28"/>
    <w:rsid w:val="000B3A84"/>
    <w:rsid w:val="000B4CEE"/>
    <w:rsid w:val="000B513B"/>
    <w:rsid w:val="000B67F8"/>
    <w:rsid w:val="000B6A76"/>
    <w:rsid w:val="000B6F28"/>
    <w:rsid w:val="000B736E"/>
    <w:rsid w:val="000B7674"/>
    <w:rsid w:val="000B7CAD"/>
    <w:rsid w:val="000C17CC"/>
    <w:rsid w:val="000C1E15"/>
    <w:rsid w:val="000C1EA2"/>
    <w:rsid w:val="000C4B7A"/>
    <w:rsid w:val="000C4BB9"/>
    <w:rsid w:val="000C4BBA"/>
    <w:rsid w:val="000C5076"/>
    <w:rsid w:val="000C54FE"/>
    <w:rsid w:val="000C5D38"/>
    <w:rsid w:val="000C7DB8"/>
    <w:rsid w:val="000D1484"/>
    <w:rsid w:val="000D1587"/>
    <w:rsid w:val="000D1D02"/>
    <w:rsid w:val="000D3886"/>
    <w:rsid w:val="000D48FE"/>
    <w:rsid w:val="000D5AA7"/>
    <w:rsid w:val="000D72EB"/>
    <w:rsid w:val="000D7C56"/>
    <w:rsid w:val="000E0E23"/>
    <w:rsid w:val="000E17EB"/>
    <w:rsid w:val="000E1990"/>
    <w:rsid w:val="000E1D59"/>
    <w:rsid w:val="000E1FC6"/>
    <w:rsid w:val="000E2316"/>
    <w:rsid w:val="000E2615"/>
    <w:rsid w:val="000E3BFC"/>
    <w:rsid w:val="000E4FDF"/>
    <w:rsid w:val="000E69A8"/>
    <w:rsid w:val="000E70B1"/>
    <w:rsid w:val="000E7202"/>
    <w:rsid w:val="000E7482"/>
    <w:rsid w:val="000E74DE"/>
    <w:rsid w:val="000F01AD"/>
    <w:rsid w:val="000F1678"/>
    <w:rsid w:val="000F1BE2"/>
    <w:rsid w:val="000F2309"/>
    <w:rsid w:val="000F2587"/>
    <w:rsid w:val="000F25EC"/>
    <w:rsid w:val="000F32D0"/>
    <w:rsid w:val="000F4072"/>
    <w:rsid w:val="000F4C7C"/>
    <w:rsid w:val="000F4E38"/>
    <w:rsid w:val="000F5440"/>
    <w:rsid w:val="000F5E13"/>
    <w:rsid w:val="0010054D"/>
    <w:rsid w:val="0010124D"/>
    <w:rsid w:val="00101AC9"/>
    <w:rsid w:val="00101B4F"/>
    <w:rsid w:val="00102554"/>
    <w:rsid w:val="00102E77"/>
    <w:rsid w:val="001039EC"/>
    <w:rsid w:val="00103CA3"/>
    <w:rsid w:val="00104178"/>
    <w:rsid w:val="001043D0"/>
    <w:rsid w:val="0010539A"/>
    <w:rsid w:val="00106005"/>
    <w:rsid w:val="001062ED"/>
    <w:rsid w:val="001067B5"/>
    <w:rsid w:val="0010749C"/>
    <w:rsid w:val="0010790B"/>
    <w:rsid w:val="00107C15"/>
    <w:rsid w:val="00111472"/>
    <w:rsid w:val="00111AE9"/>
    <w:rsid w:val="00112752"/>
    <w:rsid w:val="001130B7"/>
    <w:rsid w:val="00113FE0"/>
    <w:rsid w:val="00115E11"/>
    <w:rsid w:val="00115F18"/>
    <w:rsid w:val="00116247"/>
    <w:rsid w:val="00116F4A"/>
    <w:rsid w:val="00116F5D"/>
    <w:rsid w:val="00117789"/>
    <w:rsid w:val="00120D57"/>
    <w:rsid w:val="00121C86"/>
    <w:rsid w:val="00122235"/>
    <w:rsid w:val="00122C5B"/>
    <w:rsid w:val="00122EE2"/>
    <w:rsid w:val="00123317"/>
    <w:rsid w:val="0012485B"/>
    <w:rsid w:val="00125AE8"/>
    <w:rsid w:val="00126704"/>
    <w:rsid w:val="00127AB4"/>
    <w:rsid w:val="00130194"/>
    <w:rsid w:val="00131606"/>
    <w:rsid w:val="00131B00"/>
    <w:rsid w:val="00132553"/>
    <w:rsid w:val="0013306B"/>
    <w:rsid w:val="00133B80"/>
    <w:rsid w:val="00133BB5"/>
    <w:rsid w:val="001341EB"/>
    <w:rsid w:val="00134329"/>
    <w:rsid w:val="00134507"/>
    <w:rsid w:val="001348B8"/>
    <w:rsid w:val="00135B2E"/>
    <w:rsid w:val="001362DD"/>
    <w:rsid w:val="001363D1"/>
    <w:rsid w:val="001365ED"/>
    <w:rsid w:val="00136CC7"/>
    <w:rsid w:val="00137430"/>
    <w:rsid w:val="0014093D"/>
    <w:rsid w:val="00142E7C"/>
    <w:rsid w:val="00142EE4"/>
    <w:rsid w:val="00142F9F"/>
    <w:rsid w:val="001431D3"/>
    <w:rsid w:val="00143FB4"/>
    <w:rsid w:val="00145F29"/>
    <w:rsid w:val="001478B0"/>
    <w:rsid w:val="0015081F"/>
    <w:rsid w:val="001511A6"/>
    <w:rsid w:val="0015126E"/>
    <w:rsid w:val="0015179F"/>
    <w:rsid w:val="00151863"/>
    <w:rsid w:val="001519C0"/>
    <w:rsid w:val="00151B8D"/>
    <w:rsid w:val="00151FA0"/>
    <w:rsid w:val="001526DD"/>
    <w:rsid w:val="00152DCB"/>
    <w:rsid w:val="00153130"/>
    <w:rsid w:val="00153DF2"/>
    <w:rsid w:val="00153FE5"/>
    <w:rsid w:val="00154619"/>
    <w:rsid w:val="00154C01"/>
    <w:rsid w:val="0015625A"/>
    <w:rsid w:val="00157918"/>
    <w:rsid w:val="00157F70"/>
    <w:rsid w:val="001618B6"/>
    <w:rsid w:val="00161D2B"/>
    <w:rsid w:val="0016236E"/>
    <w:rsid w:val="0016249E"/>
    <w:rsid w:val="001627E6"/>
    <w:rsid w:val="00163325"/>
    <w:rsid w:val="001639FC"/>
    <w:rsid w:val="00164D3C"/>
    <w:rsid w:val="00164FAD"/>
    <w:rsid w:val="001655CB"/>
    <w:rsid w:val="00165BD6"/>
    <w:rsid w:val="00166708"/>
    <w:rsid w:val="001728AF"/>
    <w:rsid w:val="00172CF9"/>
    <w:rsid w:val="00172F16"/>
    <w:rsid w:val="00172F79"/>
    <w:rsid w:val="00172FFA"/>
    <w:rsid w:val="00173574"/>
    <w:rsid w:val="001740F8"/>
    <w:rsid w:val="001745BD"/>
    <w:rsid w:val="00174F68"/>
    <w:rsid w:val="00175279"/>
    <w:rsid w:val="0017561F"/>
    <w:rsid w:val="0017582F"/>
    <w:rsid w:val="00175B99"/>
    <w:rsid w:val="00176870"/>
    <w:rsid w:val="00177E73"/>
    <w:rsid w:val="001807C2"/>
    <w:rsid w:val="00181A38"/>
    <w:rsid w:val="00181A8F"/>
    <w:rsid w:val="001826E2"/>
    <w:rsid w:val="00183144"/>
    <w:rsid w:val="00183A33"/>
    <w:rsid w:val="00183A8C"/>
    <w:rsid w:val="00184590"/>
    <w:rsid w:val="001853EF"/>
    <w:rsid w:val="001853FB"/>
    <w:rsid w:val="00185668"/>
    <w:rsid w:val="00185DB0"/>
    <w:rsid w:val="001862F9"/>
    <w:rsid w:val="0018687E"/>
    <w:rsid w:val="00186BC0"/>
    <w:rsid w:val="00186ED4"/>
    <w:rsid w:val="00186F07"/>
    <w:rsid w:val="0018721A"/>
    <w:rsid w:val="0019039B"/>
    <w:rsid w:val="0019098D"/>
    <w:rsid w:val="00190E7A"/>
    <w:rsid w:val="00191113"/>
    <w:rsid w:val="00191AC4"/>
    <w:rsid w:val="00191AD9"/>
    <w:rsid w:val="00192B84"/>
    <w:rsid w:val="001936FF"/>
    <w:rsid w:val="00195660"/>
    <w:rsid w:val="0019574C"/>
    <w:rsid w:val="001957FF"/>
    <w:rsid w:val="001958B3"/>
    <w:rsid w:val="001A04FF"/>
    <w:rsid w:val="001A0F30"/>
    <w:rsid w:val="001A194A"/>
    <w:rsid w:val="001A1F7E"/>
    <w:rsid w:val="001A323D"/>
    <w:rsid w:val="001A337B"/>
    <w:rsid w:val="001A36B9"/>
    <w:rsid w:val="001A4838"/>
    <w:rsid w:val="001A4909"/>
    <w:rsid w:val="001A54F4"/>
    <w:rsid w:val="001A5CAB"/>
    <w:rsid w:val="001A68F3"/>
    <w:rsid w:val="001A6A2F"/>
    <w:rsid w:val="001A784D"/>
    <w:rsid w:val="001A7ED0"/>
    <w:rsid w:val="001B0399"/>
    <w:rsid w:val="001B0D85"/>
    <w:rsid w:val="001B138F"/>
    <w:rsid w:val="001B170E"/>
    <w:rsid w:val="001B26B2"/>
    <w:rsid w:val="001B2742"/>
    <w:rsid w:val="001B2C4A"/>
    <w:rsid w:val="001B332D"/>
    <w:rsid w:val="001B33A6"/>
    <w:rsid w:val="001B53BF"/>
    <w:rsid w:val="001B55FB"/>
    <w:rsid w:val="001B6B25"/>
    <w:rsid w:val="001B7C65"/>
    <w:rsid w:val="001B7C8B"/>
    <w:rsid w:val="001C2514"/>
    <w:rsid w:val="001C260A"/>
    <w:rsid w:val="001C2F29"/>
    <w:rsid w:val="001C31E1"/>
    <w:rsid w:val="001C4945"/>
    <w:rsid w:val="001C599A"/>
    <w:rsid w:val="001C5B41"/>
    <w:rsid w:val="001C5BBB"/>
    <w:rsid w:val="001C624A"/>
    <w:rsid w:val="001C6B1C"/>
    <w:rsid w:val="001C7EAC"/>
    <w:rsid w:val="001C7EC2"/>
    <w:rsid w:val="001D15ED"/>
    <w:rsid w:val="001D310D"/>
    <w:rsid w:val="001D36CC"/>
    <w:rsid w:val="001D46CF"/>
    <w:rsid w:val="001D4A70"/>
    <w:rsid w:val="001D59C3"/>
    <w:rsid w:val="001D5B5E"/>
    <w:rsid w:val="001D63C0"/>
    <w:rsid w:val="001D64B3"/>
    <w:rsid w:val="001D66AD"/>
    <w:rsid w:val="001D67D1"/>
    <w:rsid w:val="001E0C68"/>
    <w:rsid w:val="001E10D2"/>
    <w:rsid w:val="001E1AE8"/>
    <w:rsid w:val="001E1FBF"/>
    <w:rsid w:val="001E1FC3"/>
    <w:rsid w:val="001E2F47"/>
    <w:rsid w:val="001E30A0"/>
    <w:rsid w:val="001E3656"/>
    <w:rsid w:val="001E58D3"/>
    <w:rsid w:val="001E6260"/>
    <w:rsid w:val="001E6E56"/>
    <w:rsid w:val="001E6F30"/>
    <w:rsid w:val="001E71D7"/>
    <w:rsid w:val="001F296A"/>
    <w:rsid w:val="001F2AF3"/>
    <w:rsid w:val="001F4258"/>
    <w:rsid w:val="001F432C"/>
    <w:rsid w:val="001F4BAB"/>
    <w:rsid w:val="001F4D87"/>
    <w:rsid w:val="001F5E86"/>
    <w:rsid w:val="001F72A8"/>
    <w:rsid w:val="001F7383"/>
    <w:rsid w:val="0020020A"/>
    <w:rsid w:val="00200361"/>
    <w:rsid w:val="00200AF3"/>
    <w:rsid w:val="00201619"/>
    <w:rsid w:val="00201E40"/>
    <w:rsid w:val="002023B0"/>
    <w:rsid w:val="00204159"/>
    <w:rsid w:val="002043EB"/>
    <w:rsid w:val="0020494C"/>
    <w:rsid w:val="00204D8F"/>
    <w:rsid w:val="002054A9"/>
    <w:rsid w:val="00206B94"/>
    <w:rsid w:val="00207221"/>
    <w:rsid w:val="00207E23"/>
    <w:rsid w:val="002100E5"/>
    <w:rsid w:val="00211F3B"/>
    <w:rsid w:val="00216BA5"/>
    <w:rsid w:val="00216BCC"/>
    <w:rsid w:val="00216E1C"/>
    <w:rsid w:val="00217B2B"/>
    <w:rsid w:val="00221285"/>
    <w:rsid w:val="0022135A"/>
    <w:rsid w:val="00222BC2"/>
    <w:rsid w:val="00224014"/>
    <w:rsid w:val="00224523"/>
    <w:rsid w:val="0022477C"/>
    <w:rsid w:val="00224AFE"/>
    <w:rsid w:val="0022619D"/>
    <w:rsid w:val="002263AD"/>
    <w:rsid w:val="0022733B"/>
    <w:rsid w:val="00227380"/>
    <w:rsid w:val="00227D0B"/>
    <w:rsid w:val="0023018F"/>
    <w:rsid w:val="002304E0"/>
    <w:rsid w:val="00230850"/>
    <w:rsid w:val="0023100D"/>
    <w:rsid w:val="002310D9"/>
    <w:rsid w:val="00232013"/>
    <w:rsid w:val="002322CA"/>
    <w:rsid w:val="002329BF"/>
    <w:rsid w:val="00232A56"/>
    <w:rsid w:val="00233C1C"/>
    <w:rsid w:val="00233C83"/>
    <w:rsid w:val="00233CA2"/>
    <w:rsid w:val="00233D51"/>
    <w:rsid w:val="00234242"/>
    <w:rsid w:val="0023436B"/>
    <w:rsid w:val="00234CD3"/>
    <w:rsid w:val="002353AF"/>
    <w:rsid w:val="002358CC"/>
    <w:rsid w:val="00235A0B"/>
    <w:rsid w:val="002363C8"/>
    <w:rsid w:val="00237EBA"/>
    <w:rsid w:val="00240D70"/>
    <w:rsid w:val="00241086"/>
    <w:rsid w:val="002429C5"/>
    <w:rsid w:val="00242E4F"/>
    <w:rsid w:val="002431F3"/>
    <w:rsid w:val="00243A66"/>
    <w:rsid w:val="00243DB7"/>
    <w:rsid w:val="00243F94"/>
    <w:rsid w:val="00243FBF"/>
    <w:rsid w:val="002446F9"/>
    <w:rsid w:val="00244C81"/>
    <w:rsid w:val="00244FA4"/>
    <w:rsid w:val="00245C1F"/>
    <w:rsid w:val="00250DD6"/>
    <w:rsid w:val="0025192C"/>
    <w:rsid w:val="00251A92"/>
    <w:rsid w:val="00252F6B"/>
    <w:rsid w:val="00255116"/>
    <w:rsid w:val="002560F7"/>
    <w:rsid w:val="00257913"/>
    <w:rsid w:val="00257EDA"/>
    <w:rsid w:val="0026039B"/>
    <w:rsid w:val="0026332C"/>
    <w:rsid w:val="00264289"/>
    <w:rsid w:val="0026444E"/>
    <w:rsid w:val="002657F9"/>
    <w:rsid w:val="00265F45"/>
    <w:rsid w:val="0026699F"/>
    <w:rsid w:val="00267875"/>
    <w:rsid w:val="00267FF0"/>
    <w:rsid w:val="002702CC"/>
    <w:rsid w:val="002709C5"/>
    <w:rsid w:val="00270F4C"/>
    <w:rsid w:val="002710BD"/>
    <w:rsid w:val="002720A1"/>
    <w:rsid w:val="00272D16"/>
    <w:rsid w:val="002736D8"/>
    <w:rsid w:val="00273A58"/>
    <w:rsid w:val="00280ED9"/>
    <w:rsid w:val="00281272"/>
    <w:rsid w:val="002818B0"/>
    <w:rsid w:val="002822A9"/>
    <w:rsid w:val="00285342"/>
    <w:rsid w:val="00285A8A"/>
    <w:rsid w:val="0028680B"/>
    <w:rsid w:val="00286DA9"/>
    <w:rsid w:val="002903D9"/>
    <w:rsid w:val="00290829"/>
    <w:rsid w:val="002918A4"/>
    <w:rsid w:val="002919D0"/>
    <w:rsid w:val="002943A3"/>
    <w:rsid w:val="00294859"/>
    <w:rsid w:val="0029487A"/>
    <w:rsid w:val="00294E24"/>
    <w:rsid w:val="0029551A"/>
    <w:rsid w:val="00295639"/>
    <w:rsid w:val="00296570"/>
    <w:rsid w:val="002A116F"/>
    <w:rsid w:val="002A11C4"/>
    <w:rsid w:val="002A12D4"/>
    <w:rsid w:val="002A2F42"/>
    <w:rsid w:val="002A3FC3"/>
    <w:rsid w:val="002A447C"/>
    <w:rsid w:val="002A49AD"/>
    <w:rsid w:val="002A4C01"/>
    <w:rsid w:val="002A4D6D"/>
    <w:rsid w:val="002A584A"/>
    <w:rsid w:val="002A652C"/>
    <w:rsid w:val="002A690D"/>
    <w:rsid w:val="002A72E2"/>
    <w:rsid w:val="002A77BF"/>
    <w:rsid w:val="002A7B67"/>
    <w:rsid w:val="002B0185"/>
    <w:rsid w:val="002B0CB2"/>
    <w:rsid w:val="002B0E9A"/>
    <w:rsid w:val="002B16B5"/>
    <w:rsid w:val="002B221A"/>
    <w:rsid w:val="002B238C"/>
    <w:rsid w:val="002B4EAE"/>
    <w:rsid w:val="002B6C8B"/>
    <w:rsid w:val="002C08EE"/>
    <w:rsid w:val="002C184B"/>
    <w:rsid w:val="002C2497"/>
    <w:rsid w:val="002C2574"/>
    <w:rsid w:val="002C25EA"/>
    <w:rsid w:val="002C3628"/>
    <w:rsid w:val="002C3E7D"/>
    <w:rsid w:val="002C42A8"/>
    <w:rsid w:val="002C4C65"/>
    <w:rsid w:val="002C51E6"/>
    <w:rsid w:val="002C6542"/>
    <w:rsid w:val="002C6934"/>
    <w:rsid w:val="002C730E"/>
    <w:rsid w:val="002D0BDB"/>
    <w:rsid w:val="002D28F1"/>
    <w:rsid w:val="002D29AB"/>
    <w:rsid w:val="002D2FB7"/>
    <w:rsid w:val="002D304D"/>
    <w:rsid w:val="002D4B6D"/>
    <w:rsid w:val="002D6C19"/>
    <w:rsid w:val="002D74D9"/>
    <w:rsid w:val="002D7B80"/>
    <w:rsid w:val="002D7D58"/>
    <w:rsid w:val="002E083D"/>
    <w:rsid w:val="002E0ED8"/>
    <w:rsid w:val="002E0F09"/>
    <w:rsid w:val="002E1D06"/>
    <w:rsid w:val="002E20B0"/>
    <w:rsid w:val="002E2580"/>
    <w:rsid w:val="002E272C"/>
    <w:rsid w:val="002E28EC"/>
    <w:rsid w:val="002E357E"/>
    <w:rsid w:val="002E39CA"/>
    <w:rsid w:val="002E4413"/>
    <w:rsid w:val="002E4610"/>
    <w:rsid w:val="002E48D6"/>
    <w:rsid w:val="002E4CDE"/>
    <w:rsid w:val="002E6647"/>
    <w:rsid w:val="002E6EE7"/>
    <w:rsid w:val="002E7DE0"/>
    <w:rsid w:val="002F0EE5"/>
    <w:rsid w:val="002F19CB"/>
    <w:rsid w:val="002F1D3E"/>
    <w:rsid w:val="002F2861"/>
    <w:rsid w:val="002F4B46"/>
    <w:rsid w:val="002F4EF7"/>
    <w:rsid w:val="002F760B"/>
    <w:rsid w:val="002F760E"/>
    <w:rsid w:val="002F7B09"/>
    <w:rsid w:val="002F7B14"/>
    <w:rsid w:val="002F7D11"/>
    <w:rsid w:val="00300087"/>
    <w:rsid w:val="003002C8"/>
    <w:rsid w:val="003004F9"/>
    <w:rsid w:val="003008D6"/>
    <w:rsid w:val="00300A81"/>
    <w:rsid w:val="00301572"/>
    <w:rsid w:val="0030349C"/>
    <w:rsid w:val="0030372F"/>
    <w:rsid w:val="00303A66"/>
    <w:rsid w:val="0030516F"/>
    <w:rsid w:val="00306F77"/>
    <w:rsid w:val="00307F7F"/>
    <w:rsid w:val="00310757"/>
    <w:rsid w:val="003107B4"/>
    <w:rsid w:val="0031162E"/>
    <w:rsid w:val="003135EE"/>
    <w:rsid w:val="00313AA9"/>
    <w:rsid w:val="0031481F"/>
    <w:rsid w:val="00314A48"/>
    <w:rsid w:val="00315F8E"/>
    <w:rsid w:val="00316B1F"/>
    <w:rsid w:val="00317E88"/>
    <w:rsid w:val="0032046F"/>
    <w:rsid w:val="0032171C"/>
    <w:rsid w:val="0032173A"/>
    <w:rsid w:val="003226D4"/>
    <w:rsid w:val="00324416"/>
    <w:rsid w:val="003257DB"/>
    <w:rsid w:val="00325858"/>
    <w:rsid w:val="00325C47"/>
    <w:rsid w:val="00326563"/>
    <w:rsid w:val="003268E8"/>
    <w:rsid w:val="00326AA4"/>
    <w:rsid w:val="003305EB"/>
    <w:rsid w:val="00330F2D"/>
    <w:rsid w:val="003310D3"/>
    <w:rsid w:val="00333574"/>
    <w:rsid w:val="00333CDB"/>
    <w:rsid w:val="0033409F"/>
    <w:rsid w:val="00334209"/>
    <w:rsid w:val="00334995"/>
    <w:rsid w:val="00334DAF"/>
    <w:rsid w:val="0033500C"/>
    <w:rsid w:val="00335749"/>
    <w:rsid w:val="00335C5D"/>
    <w:rsid w:val="003366F7"/>
    <w:rsid w:val="00336B68"/>
    <w:rsid w:val="003372E6"/>
    <w:rsid w:val="00337781"/>
    <w:rsid w:val="00340397"/>
    <w:rsid w:val="00340739"/>
    <w:rsid w:val="003417DC"/>
    <w:rsid w:val="00341BD2"/>
    <w:rsid w:val="00342846"/>
    <w:rsid w:val="00342D39"/>
    <w:rsid w:val="003431DE"/>
    <w:rsid w:val="00343323"/>
    <w:rsid w:val="00343A0A"/>
    <w:rsid w:val="00344254"/>
    <w:rsid w:val="0034459B"/>
    <w:rsid w:val="003445E3"/>
    <w:rsid w:val="00346040"/>
    <w:rsid w:val="00346106"/>
    <w:rsid w:val="0034612D"/>
    <w:rsid w:val="00346447"/>
    <w:rsid w:val="00346ACF"/>
    <w:rsid w:val="00347433"/>
    <w:rsid w:val="0034787C"/>
    <w:rsid w:val="00347B0B"/>
    <w:rsid w:val="003500B0"/>
    <w:rsid w:val="0035047D"/>
    <w:rsid w:val="00350574"/>
    <w:rsid w:val="00351747"/>
    <w:rsid w:val="003518A0"/>
    <w:rsid w:val="003518CC"/>
    <w:rsid w:val="00351C5B"/>
    <w:rsid w:val="00351DA2"/>
    <w:rsid w:val="003527FD"/>
    <w:rsid w:val="0035458B"/>
    <w:rsid w:val="00354FA0"/>
    <w:rsid w:val="0035508A"/>
    <w:rsid w:val="00355162"/>
    <w:rsid w:val="00355351"/>
    <w:rsid w:val="003557AF"/>
    <w:rsid w:val="00356286"/>
    <w:rsid w:val="00356B2B"/>
    <w:rsid w:val="00357231"/>
    <w:rsid w:val="0035764F"/>
    <w:rsid w:val="003577AE"/>
    <w:rsid w:val="00360271"/>
    <w:rsid w:val="00360DED"/>
    <w:rsid w:val="00361010"/>
    <w:rsid w:val="003613C0"/>
    <w:rsid w:val="003615FC"/>
    <w:rsid w:val="0036173F"/>
    <w:rsid w:val="00362D7D"/>
    <w:rsid w:val="003632C0"/>
    <w:rsid w:val="003636CB"/>
    <w:rsid w:val="003639A8"/>
    <w:rsid w:val="0036462D"/>
    <w:rsid w:val="00364922"/>
    <w:rsid w:val="00365304"/>
    <w:rsid w:val="00365488"/>
    <w:rsid w:val="00365A29"/>
    <w:rsid w:val="00367A41"/>
    <w:rsid w:val="003704AA"/>
    <w:rsid w:val="00370794"/>
    <w:rsid w:val="003707E9"/>
    <w:rsid w:val="003710C7"/>
    <w:rsid w:val="003713BA"/>
    <w:rsid w:val="00374596"/>
    <w:rsid w:val="003749B1"/>
    <w:rsid w:val="003749D1"/>
    <w:rsid w:val="00374E7A"/>
    <w:rsid w:val="0037553A"/>
    <w:rsid w:val="0037603E"/>
    <w:rsid w:val="003762A3"/>
    <w:rsid w:val="00376C74"/>
    <w:rsid w:val="00376CD4"/>
    <w:rsid w:val="003772BD"/>
    <w:rsid w:val="0037764D"/>
    <w:rsid w:val="0038032F"/>
    <w:rsid w:val="003803D6"/>
    <w:rsid w:val="003832E2"/>
    <w:rsid w:val="003845CF"/>
    <w:rsid w:val="00385066"/>
    <w:rsid w:val="0038517C"/>
    <w:rsid w:val="003861EC"/>
    <w:rsid w:val="003870E6"/>
    <w:rsid w:val="0038791B"/>
    <w:rsid w:val="00390970"/>
    <w:rsid w:val="00391BF9"/>
    <w:rsid w:val="00392979"/>
    <w:rsid w:val="00392F55"/>
    <w:rsid w:val="00393D61"/>
    <w:rsid w:val="00395113"/>
    <w:rsid w:val="00395348"/>
    <w:rsid w:val="00396702"/>
    <w:rsid w:val="0039757C"/>
    <w:rsid w:val="003A1066"/>
    <w:rsid w:val="003A1BCA"/>
    <w:rsid w:val="003A1C29"/>
    <w:rsid w:val="003A21EC"/>
    <w:rsid w:val="003A230B"/>
    <w:rsid w:val="003A24C1"/>
    <w:rsid w:val="003A33B4"/>
    <w:rsid w:val="003A3EB8"/>
    <w:rsid w:val="003A3F65"/>
    <w:rsid w:val="003A4E5D"/>
    <w:rsid w:val="003A518C"/>
    <w:rsid w:val="003A5650"/>
    <w:rsid w:val="003A5702"/>
    <w:rsid w:val="003A627E"/>
    <w:rsid w:val="003A63AA"/>
    <w:rsid w:val="003A642B"/>
    <w:rsid w:val="003A7428"/>
    <w:rsid w:val="003A7C80"/>
    <w:rsid w:val="003B061B"/>
    <w:rsid w:val="003B1D59"/>
    <w:rsid w:val="003B22DD"/>
    <w:rsid w:val="003B2398"/>
    <w:rsid w:val="003B2BC0"/>
    <w:rsid w:val="003B2DD4"/>
    <w:rsid w:val="003B2DEF"/>
    <w:rsid w:val="003B2DF0"/>
    <w:rsid w:val="003B3C45"/>
    <w:rsid w:val="003B4B9F"/>
    <w:rsid w:val="003B4C1A"/>
    <w:rsid w:val="003B4E0A"/>
    <w:rsid w:val="003B500F"/>
    <w:rsid w:val="003B64F1"/>
    <w:rsid w:val="003B6714"/>
    <w:rsid w:val="003B6B4A"/>
    <w:rsid w:val="003B6BE6"/>
    <w:rsid w:val="003B6D5A"/>
    <w:rsid w:val="003B7998"/>
    <w:rsid w:val="003C0B7C"/>
    <w:rsid w:val="003C1854"/>
    <w:rsid w:val="003C2CA8"/>
    <w:rsid w:val="003C2F72"/>
    <w:rsid w:val="003C3BC8"/>
    <w:rsid w:val="003C3F41"/>
    <w:rsid w:val="003C3FC6"/>
    <w:rsid w:val="003C4645"/>
    <w:rsid w:val="003C4ADB"/>
    <w:rsid w:val="003C5118"/>
    <w:rsid w:val="003C5AEB"/>
    <w:rsid w:val="003C640D"/>
    <w:rsid w:val="003C6618"/>
    <w:rsid w:val="003C732A"/>
    <w:rsid w:val="003C7796"/>
    <w:rsid w:val="003D0061"/>
    <w:rsid w:val="003D016D"/>
    <w:rsid w:val="003D041E"/>
    <w:rsid w:val="003D1478"/>
    <w:rsid w:val="003D18C4"/>
    <w:rsid w:val="003D2441"/>
    <w:rsid w:val="003D26AD"/>
    <w:rsid w:val="003D2C74"/>
    <w:rsid w:val="003D2DCA"/>
    <w:rsid w:val="003D2DD0"/>
    <w:rsid w:val="003D383D"/>
    <w:rsid w:val="003D3AD3"/>
    <w:rsid w:val="003D716E"/>
    <w:rsid w:val="003D7D77"/>
    <w:rsid w:val="003E029A"/>
    <w:rsid w:val="003E211A"/>
    <w:rsid w:val="003E214C"/>
    <w:rsid w:val="003E26C3"/>
    <w:rsid w:val="003E2C4D"/>
    <w:rsid w:val="003E2EC9"/>
    <w:rsid w:val="003E32B5"/>
    <w:rsid w:val="003E422D"/>
    <w:rsid w:val="003E4760"/>
    <w:rsid w:val="003E5C53"/>
    <w:rsid w:val="003E61BE"/>
    <w:rsid w:val="003E686E"/>
    <w:rsid w:val="003E7181"/>
    <w:rsid w:val="003E72FB"/>
    <w:rsid w:val="003E7E13"/>
    <w:rsid w:val="003F0646"/>
    <w:rsid w:val="003F0C41"/>
    <w:rsid w:val="003F16DA"/>
    <w:rsid w:val="003F1DEF"/>
    <w:rsid w:val="003F2900"/>
    <w:rsid w:val="003F291D"/>
    <w:rsid w:val="003F29D4"/>
    <w:rsid w:val="003F3396"/>
    <w:rsid w:val="003F3816"/>
    <w:rsid w:val="003F4B81"/>
    <w:rsid w:val="003F5658"/>
    <w:rsid w:val="003F6A1C"/>
    <w:rsid w:val="003F6AE8"/>
    <w:rsid w:val="003F6DA1"/>
    <w:rsid w:val="003F6F06"/>
    <w:rsid w:val="003F7850"/>
    <w:rsid w:val="003F7DA0"/>
    <w:rsid w:val="0040064B"/>
    <w:rsid w:val="00400ED4"/>
    <w:rsid w:val="00401CE5"/>
    <w:rsid w:val="004033EE"/>
    <w:rsid w:val="0040383A"/>
    <w:rsid w:val="0040442D"/>
    <w:rsid w:val="004052F5"/>
    <w:rsid w:val="0040599D"/>
    <w:rsid w:val="00405EE4"/>
    <w:rsid w:val="00406B66"/>
    <w:rsid w:val="0040712F"/>
    <w:rsid w:val="004078C9"/>
    <w:rsid w:val="004102FD"/>
    <w:rsid w:val="0041073F"/>
    <w:rsid w:val="00411408"/>
    <w:rsid w:val="00411E37"/>
    <w:rsid w:val="00412466"/>
    <w:rsid w:val="004125C1"/>
    <w:rsid w:val="004132C6"/>
    <w:rsid w:val="004147BF"/>
    <w:rsid w:val="00414EB6"/>
    <w:rsid w:val="004159DB"/>
    <w:rsid w:val="00415B09"/>
    <w:rsid w:val="00417B90"/>
    <w:rsid w:val="00417EB8"/>
    <w:rsid w:val="00420AA8"/>
    <w:rsid w:val="00420C3E"/>
    <w:rsid w:val="00420C54"/>
    <w:rsid w:val="00420DB0"/>
    <w:rsid w:val="00420EE3"/>
    <w:rsid w:val="004214A3"/>
    <w:rsid w:val="00422B43"/>
    <w:rsid w:val="00422B56"/>
    <w:rsid w:val="00422E74"/>
    <w:rsid w:val="0042350C"/>
    <w:rsid w:val="004245F2"/>
    <w:rsid w:val="00424DD3"/>
    <w:rsid w:val="00426595"/>
    <w:rsid w:val="00427761"/>
    <w:rsid w:val="00427CAD"/>
    <w:rsid w:val="004303A9"/>
    <w:rsid w:val="00431860"/>
    <w:rsid w:val="00432265"/>
    <w:rsid w:val="00432988"/>
    <w:rsid w:val="00433DC0"/>
    <w:rsid w:val="00433F29"/>
    <w:rsid w:val="0043454C"/>
    <w:rsid w:val="004345AF"/>
    <w:rsid w:val="00434B3C"/>
    <w:rsid w:val="00434FB2"/>
    <w:rsid w:val="004352A1"/>
    <w:rsid w:val="00435793"/>
    <w:rsid w:val="0043608C"/>
    <w:rsid w:val="004367EB"/>
    <w:rsid w:val="0043703A"/>
    <w:rsid w:val="00437090"/>
    <w:rsid w:val="00437449"/>
    <w:rsid w:val="00437581"/>
    <w:rsid w:val="00441382"/>
    <w:rsid w:val="004416C3"/>
    <w:rsid w:val="00443595"/>
    <w:rsid w:val="00443BCB"/>
    <w:rsid w:val="00444344"/>
    <w:rsid w:val="00444894"/>
    <w:rsid w:val="00444D02"/>
    <w:rsid w:val="00446E4F"/>
    <w:rsid w:val="00446FCC"/>
    <w:rsid w:val="0044748C"/>
    <w:rsid w:val="004476AE"/>
    <w:rsid w:val="004476E9"/>
    <w:rsid w:val="00447EC4"/>
    <w:rsid w:val="00450FB4"/>
    <w:rsid w:val="00451177"/>
    <w:rsid w:val="00451362"/>
    <w:rsid w:val="00451563"/>
    <w:rsid w:val="004526A0"/>
    <w:rsid w:val="00452C8A"/>
    <w:rsid w:val="004531B8"/>
    <w:rsid w:val="004536E5"/>
    <w:rsid w:val="004547DC"/>
    <w:rsid w:val="00454DC7"/>
    <w:rsid w:val="00455933"/>
    <w:rsid w:val="00455F16"/>
    <w:rsid w:val="0045624B"/>
    <w:rsid w:val="004565B8"/>
    <w:rsid w:val="004568B0"/>
    <w:rsid w:val="00456D5A"/>
    <w:rsid w:val="00460AB3"/>
    <w:rsid w:val="00460B5C"/>
    <w:rsid w:val="00461CFE"/>
    <w:rsid w:val="00462427"/>
    <w:rsid w:val="0046376C"/>
    <w:rsid w:val="00464BDF"/>
    <w:rsid w:val="004658BE"/>
    <w:rsid w:val="00465A68"/>
    <w:rsid w:val="004670C0"/>
    <w:rsid w:val="00467F7A"/>
    <w:rsid w:val="00470869"/>
    <w:rsid w:val="00470EE2"/>
    <w:rsid w:val="00470F51"/>
    <w:rsid w:val="0047152F"/>
    <w:rsid w:val="0047170A"/>
    <w:rsid w:val="00472BF2"/>
    <w:rsid w:val="0047435D"/>
    <w:rsid w:val="00474D74"/>
    <w:rsid w:val="00474F4D"/>
    <w:rsid w:val="00475DB9"/>
    <w:rsid w:val="00477014"/>
    <w:rsid w:val="00480D2D"/>
    <w:rsid w:val="00480DFC"/>
    <w:rsid w:val="00481C22"/>
    <w:rsid w:val="00482784"/>
    <w:rsid w:val="004830B7"/>
    <w:rsid w:val="0048319A"/>
    <w:rsid w:val="0048437D"/>
    <w:rsid w:val="00484B58"/>
    <w:rsid w:val="00485720"/>
    <w:rsid w:val="00486548"/>
    <w:rsid w:val="004866A9"/>
    <w:rsid w:val="004867C7"/>
    <w:rsid w:val="004875F8"/>
    <w:rsid w:val="00490E4B"/>
    <w:rsid w:val="00490F9E"/>
    <w:rsid w:val="004911B7"/>
    <w:rsid w:val="00491842"/>
    <w:rsid w:val="00491B9D"/>
    <w:rsid w:val="00492B22"/>
    <w:rsid w:val="00492CE9"/>
    <w:rsid w:val="00493F58"/>
    <w:rsid w:val="00494DB9"/>
    <w:rsid w:val="00495218"/>
    <w:rsid w:val="004959A2"/>
    <w:rsid w:val="00495E59"/>
    <w:rsid w:val="004962D3"/>
    <w:rsid w:val="004A07BA"/>
    <w:rsid w:val="004A07BF"/>
    <w:rsid w:val="004A2755"/>
    <w:rsid w:val="004A28C7"/>
    <w:rsid w:val="004A2C96"/>
    <w:rsid w:val="004A3E46"/>
    <w:rsid w:val="004A44E0"/>
    <w:rsid w:val="004A4B22"/>
    <w:rsid w:val="004A608E"/>
    <w:rsid w:val="004A613D"/>
    <w:rsid w:val="004A6363"/>
    <w:rsid w:val="004A6A76"/>
    <w:rsid w:val="004A7A88"/>
    <w:rsid w:val="004B03D4"/>
    <w:rsid w:val="004B05B8"/>
    <w:rsid w:val="004B0DD7"/>
    <w:rsid w:val="004B1E2D"/>
    <w:rsid w:val="004B2015"/>
    <w:rsid w:val="004B3956"/>
    <w:rsid w:val="004B40C2"/>
    <w:rsid w:val="004B44A8"/>
    <w:rsid w:val="004B47A8"/>
    <w:rsid w:val="004B4C87"/>
    <w:rsid w:val="004B6D60"/>
    <w:rsid w:val="004B6EA5"/>
    <w:rsid w:val="004B7220"/>
    <w:rsid w:val="004B7BE9"/>
    <w:rsid w:val="004B7CC5"/>
    <w:rsid w:val="004B7D32"/>
    <w:rsid w:val="004B7F72"/>
    <w:rsid w:val="004C1A7E"/>
    <w:rsid w:val="004C3F4F"/>
    <w:rsid w:val="004C42C7"/>
    <w:rsid w:val="004C58C0"/>
    <w:rsid w:val="004C6192"/>
    <w:rsid w:val="004C7534"/>
    <w:rsid w:val="004C7DAA"/>
    <w:rsid w:val="004D102F"/>
    <w:rsid w:val="004D1642"/>
    <w:rsid w:val="004D2D52"/>
    <w:rsid w:val="004D4AAA"/>
    <w:rsid w:val="004D6731"/>
    <w:rsid w:val="004D7D5C"/>
    <w:rsid w:val="004E07B6"/>
    <w:rsid w:val="004E103B"/>
    <w:rsid w:val="004E1113"/>
    <w:rsid w:val="004E144E"/>
    <w:rsid w:val="004E1B1B"/>
    <w:rsid w:val="004E29F2"/>
    <w:rsid w:val="004E3259"/>
    <w:rsid w:val="004E4438"/>
    <w:rsid w:val="004E4EEA"/>
    <w:rsid w:val="004E5457"/>
    <w:rsid w:val="004E6173"/>
    <w:rsid w:val="004E69DD"/>
    <w:rsid w:val="004F02E7"/>
    <w:rsid w:val="004F0399"/>
    <w:rsid w:val="004F0404"/>
    <w:rsid w:val="004F1B24"/>
    <w:rsid w:val="004F286C"/>
    <w:rsid w:val="004F2D91"/>
    <w:rsid w:val="004F307F"/>
    <w:rsid w:val="004F3990"/>
    <w:rsid w:val="004F446B"/>
    <w:rsid w:val="004F46AB"/>
    <w:rsid w:val="004F4B0C"/>
    <w:rsid w:val="004F4CD6"/>
    <w:rsid w:val="004F5ADA"/>
    <w:rsid w:val="004F7A34"/>
    <w:rsid w:val="00501C7E"/>
    <w:rsid w:val="0050255B"/>
    <w:rsid w:val="005032F6"/>
    <w:rsid w:val="00503F3A"/>
    <w:rsid w:val="00504B12"/>
    <w:rsid w:val="005053B3"/>
    <w:rsid w:val="0050542E"/>
    <w:rsid w:val="00506D52"/>
    <w:rsid w:val="005077ED"/>
    <w:rsid w:val="00512283"/>
    <w:rsid w:val="0051286A"/>
    <w:rsid w:val="005128B5"/>
    <w:rsid w:val="00513F28"/>
    <w:rsid w:val="005140C9"/>
    <w:rsid w:val="00514ECA"/>
    <w:rsid w:val="00515319"/>
    <w:rsid w:val="00515446"/>
    <w:rsid w:val="00516AD9"/>
    <w:rsid w:val="0051709D"/>
    <w:rsid w:val="0051726A"/>
    <w:rsid w:val="00517271"/>
    <w:rsid w:val="005179F1"/>
    <w:rsid w:val="00520036"/>
    <w:rsid w:val="0052156F"/>
    <w:rsid w:val="005225F7"/>
    <w:rsid w:val="00524107"/>
    <w:rsid w:val="00524332"/>
    <w:rsid w:val="00524A73"/>
    <w:rsid w:val="00524F64"/>
    <w:rsid w:val="00525102"/>
    <w:rsid w:val="00525839"/>
    <w:rsid w:val="00525977"/>
    <w:rsid w:val="00526B98"/>
    <w:rsid w:val="00526CD1"/>
    <w:rsid w:val="00526FD2"/>
    <w:rsid w:val="00527056"/>
    <w:rsid w:val="00531866"/>
    <w:rsid w:val="00531FC3"/>
    <w:rsid w:val="00532F02"/>
    <w:rsid w:val="0053386C"/>
    <w:rsid w:val="00533C8A"/>
    <w:rsid w:val="005353D1"/>
    <w:rsid w:val="005356ED"/>
    <w:rsid w:val="00535C0B"/>
    <w:rsid w:val="005365BC"/>
    <w:rsid w:val="00536FCF"/>
    <w:rsid w:val="005375FD"/>
    <w:rsid w:val="00537CD2"/>
    <w:rsid w:val="00537D7B"/>
    <w:rsid w:val="00537EBF"/>
    <w:rsid w:val="00540329"/>
    <w:rsid w:val="0054162F"/>
    <w:rsid w:val="00541975"/>
    <w:rsid w:val="00541CD1"/>
    <w:rsid w:val="005424BE"/>
    <w:rsid w:val="0054253B"/>
    <w:rsid w:val="005426BB"/>
    <w:rsid w:val="00542D10"/>
    <w:rsid w:val="00543AC1"/>
    <w:rsid w:val="00543BFE"/>
    <w:rsid w:val="00544715"/>
    <w:rsid w:val="00544BEA"/>
    <w:rsid w:val="005456C6"/>
    <w:rsid w:val="00547334"/>
    <w:rsid w:val="00551397"/>
    <w:rsid w:val="005517A7"/>
    <w:rsid w:val="00551943"/>
    <w:rsid w:val="00553149"/>
    <w:rsid w:val="005532A9"/>
    <w:rsid w:val="00554E79"/>
    <w:rsid w:val="0055531D"/>
    <w:rsid w:val="005574AC"/>
    <w:rsid w:val="00557703"/>
    <w:rsid w:val="005604B9"/>
    <w:rsid w:val="00562E7F"/>
    <w:rsid w:val="0056465F"/>
    <w:rsid w:val="00564CD6"/>
    <w:rsid w:val="00564F97"/>
    <w:rsid w:val="00564FD9"/>
    <w:rsid w:val="005674AD"/>
    <w:rsid w:val="00567A94"/>
    <w:rsid w:val="00570923"/>
    <w:rsid w:val="005710A4"/>
    <w:rsid w:val="005722EF"/>
    <w:rsid w:val="005732E1"/>
    <w:rsid w:val="005733AA"/>
    <w:rsid w:val="00573DC0"/>
    <w:rsid w:val="00573F79"/>
    <w:rsid w:val="00574569"/>
    <w:rsid w:val="00574C5C"/>
    <w:rsid w:val="005753D1"/>
    <w:rsid w:val="00575C72"/>
    <w:rsid w:val="00576857"/>
    <w:rsid w:val="00576AC2"/>
    <w:rsid w:val="0058068D"/>
    <w:rsid w:val="005806B9"/>
    <w:rsid w:val="00580A21"/>
    <w:rsid w:val="00580D5B"/>
    <w:rsid w:val="00581714"/>
    <w:rsid w:val="005818B3"/>
    <w:rsid w:val="005819CB"/>
    <w:rsid w:val="00581CE6"/>
    <w:rsid w:val="00581E93"/>
    <w:rsid w:val="00582A02"/>
    <w:rsid w:val="00583DA4"/>
    <w:rsid w:val="0058434E"/>
    <w:rsid w:val="00584ADF"/>
    <w:rsid w:val="00584CC6"/>
    <w:rsid w:val="00585B32"/>
    <w:rsid w:val="00586368"/>
    <w:rsid w:val="00586457"/>
    <w:rsid w:val="00586FB1"/>
    <w:rsid w:val="00587CB4"/>
    <w:rsid w:val="00587D28"/>
    <w:rsid w:val="00587D4E"/>
    <w:rsid w:val="0059064E"/>
    <w:rsid w:val="00591DF3"/>
    <w:rsid w:val="00591E5E"/>
    <w:rsid w:val="00592577"/>
    <w:rsid w:val="00592CA9"/>
    <w:rsid w:val="00593106"/>
    <w:rsid w:val="00593774"/>
    <w:rsid w:val="005937A8"/>
    <w:rsid w:val="00594A72"/>
    <w:rsid w:val="0059529C"/>
    <w:rsid w:val="0059559C"/>
    <w:rsid w:val="005958EF"/>
    <w:rsid w:val="00595BAC"/>
    <w:rsid w:val="00596390"/>
    <w:rsid w:val="005967BB"/>
    <w:rsid w:val="005969C2"/>
    <w:rsid w:val="005969D6"/>
    <w:rsid w:val="005969F6"/>
    <w:rsid w:val="00596A46"/>
    <w:rsid w:val="00596CD9"/>
    <w:rsid w:val="0059736A"/>
    <w:rsid w:val="0059767D"/>
    <w:rsid w:val="005979E2"/>
    <w:rsid w:val="005A087D"/>
    <w:rsid w:val="005A123E"/>
    <w:rsid w:val="005A13C1"/>
    <w:rsid w:val="005A14FF"/>
    <w:rsid w:val="005A155A"/>
    <w:rsid w:val="005A1D42"/>
    <w:rsid w:val="005A1EC5"/>
    <w:rsid w:val="005A28E5"/>
    <w:rsid w:val="005A2BA6"/>
    <w:rsid w:val="005A4C83"/>
    <w:rsid w:val="005A51AA"/>
    <w:rsid w:val="005A72B5"/>
    <w:rsid w:val="005A7608"/>
    <w:rsid w:val="005A7859"/>
    <w:rsid w:val="005A7A00"/>
    <w:rsid w:val="005A7F03"/>
    <w:rsid w:val="005B0C49"/>
    <w:rsid w:val="005B121D"/>
    <w:rsid w:val="005B1DB5"/>
    <w:rsid w:val="005B2F54"/>
    <w:rsid w:val="005B3633"/>
    <w:rsid w:val="005B4CE2"/>
    <w:rsid w:val="005B519D"/>
    <w:rsid w:val="005B5AC0"/>
    <w:rsid w:val="005B5F0A"/>
    <w:rsid w:val="005B6F15"/>
    <w:rsid w:val="005B749C"/>
    <w:rsid w:val="005B7695"/>
    <w:rsid w:val="005C017C"/>
    <w:rsid w:val="005C3145"/>
    <w:rsid w:val="005C31A8"/>
    <w:rsid w:val="005C3FFD"/>
    <w:rsid w:val="005C4E3A"/>
    <w:rsid w:val="005C4F31"/>
    <w:rsid w:val="005C505A"/>
    <w:rsid w:val="005C5A44"/>
    <w:rsid w:val="005C70F2"/>
    <w:rsid w:val="005C7691"/>
    <w:rsid w:val="005D092C"/>
    <w:rsid w:val="005D0B19"/>
    <w:rsid w:val="005D0DA7"/>
    <w:rsid w:val="005D16F2"/>
    <w:rsid w:val="005D18FE"/>
    <w:rsid w:val="005D2389"/>
    <w:rsid w:val="005D3163"/>
    <w:rsid w:val="005D3ECF"/>
    <w:rsid w:val="005D4646"/>
    <w:rsid w:val="005D4C44"/>
    <w:rsid w:val="005D4FD1"/>
    <w:rsid w:val="005D619F"/>
    <w:rsid w:val="005D61C4"/>
    <w:rsid w:val="005D66AB"/>
    <w:rsid w:val="005D69F6"/>
    <w:rsid w:val="005D6D54"/>
    <w:rsid w:val="005D6EEB"/>
    <w:rsid w:val="005D77C9"/>
    <w:rsid w:val="005D7F4F"/>
    <w:rsid w:val="005E0A7C"/>
    <w:rsid w:val="005E1097"/>
    <w:rsid w:val="005E1930"/>
    <w:rsid w:val="005E2381"/>
    <w:rsid w:val="005E2951"/>
    <w:rsid w:val="005E2C43"/>
    <w:rsid w:val="005E35A1"/>
    <w:rsid w:val="005E3B91"/>
    <w:rsid w:val="005E61B0"/>
    <w:rsid w:val="005E6536"/>
    <w:rsid w:val="005E6864"/>
    <w:rsid w:val="005E6A22"/>
    <w:rsid w:val="005E6B0D"/>
    <w:rsid w:val="005E6DA1"/>
    <w:rsid w:val="005F0618"/>
    <w:rsid w:val="005F0EFB"/>
    <w:rsid w:val="005F128F"/>
    <w:rsid w:val="005F1CB2"/>
    <w:rsid w:val="005F1EA2"/>
    <w:rsid w:val="005F3B13"/>
    <w:rsid w:val="005F4EBB"/>
    <w:rsid w:val="005F50A2"/>
    <w:rsid w:val="005F56EC"/>
    <w:rsid w:val="005F6233"/>
    <w:rsid w:val="005F6B1E"/>
    <w:rsid w:val="005F7ACC"/>
    <w:rsid w:val="00600243"/>
    <w:rsid w:val="00603262"/>
    <w:rsid w:val="00603ADA"/>
    <w:rsid w:val="00603E59"/>
    <w:rsid w:val="006041AB"/>
    <w:rsid w:val="0060442B"/>
    <w:rsid w:val="00604516"/>
    <w:rsid w:val="00604720"/>
    <w:rsid w:val="006078D6"/>
    <w:rsid w:val="006079A1"/>
    <w:rsid w:val="00610556"/>
    <w:rsid w:val="0061130F"/>
    <w:rsid w:val="00612211"/>
    <w:rsid w:val="006124BA"/>
    <w:rsid w:val="00613861"/>
    <w:rsid w:val="006145CE"/>
    <w:rsid w:val="006156C7"/>
    <w:rsid w:val="006158D9"/>
    <w:rsid w:val="0061611A"/>
    <w:rsid w:val="0061761F"/>
    <w:rsid w:val="00617E72"/>
    <w:rsid w:val="00620C3C"/>
    <w:rsid w:val="00620E9A"/>
    <w:rsid w:val="00620F7E"/>
    <w:rsid w:val="006211CD"/>
    <w:rsid w:val="00621673"/>
    <w:rsid w:val="00623711"/>
    <w:rsid w:val="00623766"/>
    <w:rsid w:val="00623EFB"/>
    <w:rsid w:val="00625B65"/>
    <w:rsid w:val="006266EF"/>
    <w:rsid w:val="00626798"/>
    <w:rsid w:val="00627432"/>
    <w:rsid w:val="0062769F"/>
    <w:rsid w:val="0063006E"/>
    <w:rsid w:val="006302D2"/>
    <w:rsid w:val="00631B39"/>
    <w:rsid w:val="006322BE"/>
    <w:rsid w:val="006329DF"/>
    <w:rsid w:val="006342DD"/>
    <w:rsid w:val="006346F9"/>
    <w:rsid w:val="00634B3B"/>
    <w:rsid w:val="00634D45"/>
    <w:rsid w:val="00635519"/>
    <w:rsid w:val="006365C2"/>
    <w:rsid w:val="00636BE9"/>
    <w:rsid w:val="00636ED9"/>
    <w:rsid w:val="00637CF2"/>
    <w:rsid w:val="00637E4F"/>
    <w:rsid w:val="00640578"/>
    <w:rsid w:val="0064059A"/>
    <w:rsid w:val="00640CC1"/>
    <w:rsid w:val="00640F42"/>
    <w:rsid w:val="00642958"/>
    <w:rsid w:val="006450AE"/>
    <w:rsid w:val="00645872"/>
    <w:rsid w:val="00645DE7"/>
    <w:rsid w:val="006461D9"/>
    <w:rsid w:val="0064687C"/>
    <w:rsid w:val="00646C16"/>
    <w:rsid w:val="00646CAB"/>
    <w:rsid w:val="0064731F"/>
    <w:rsid w:val="006517E1"/>
    <w:rsid w:val="006527FB"/>
    <w:rsid w:val="00652965"/>
    <w:rsid w:val="006529B7"/>
    <w:rsid w:val="00652F01"/>
    <w:rsid w:val="00653196"/>
    <w:rsid w:val="0065365F"/>
    <w:rsid w:val="00653B1D"/>
    <w:rsid w:val="00654471"/>
    <w:rsid w:val="00655F55"/>
    <w:rsid w:val="006567C3"/>
    <w:rsid w:val="0065726A"/>
    <w:rsid w:val="00657CFB"/>
    <w:rsid w:val="00657D39"/>
    <w:rsid w:val="006603F2"/>
    <w:rsid w:val="00660E0D"/>
    <w:rsid w:val="0066245B"/>
    <w:rsid w:val="00662550"/>
    <w:rsid w:val="006633E9"/>
    <w:rsid w:val="00663DC4"/>
    <w:rsid w:val="00664499"/>
    <w:rsid w:val="006651D5"/>
    <w:rsid w:val="00665377"/>
    <w:rsid w:val="00671D93"/>
    <w:rsid w:val="00671FB3"/>
    <w:rsid w:val="00672483"/>
    <w:rsid w:val="006728B0"/>
    <w:rsid w:val="00672F7F"/>
    <w:rsid w:val="006731F8"/>
    <w:rsid w:val="006733CB"/>
    <w:rsid w:val="00673BCF"/>
    <w:rsid w:val="00673DBC"/>
    <w:rsid w:val="00673DEB"/>
    <w:rsid w:val="006743C2"/>
    <w:rsid w:val="006752EF"/>
    <w:rsid w:val="00675719"/>
    <w:rsid w:val="006763C5"/>
    <w:rsid w:val="00676B76"/>
    <w:rsid w:val="00676C99"/>
    <w:rsid w:val="0067720B"/>
    <w:rsid w:val="00680476"/>
    <w:rsid w:val="00680AE2"/>
    <w:rsid w:val="00680C15"/>
    <w:rsid w:val="00680E31"/>
    <w:rsid w:val="00680ED3"/>
    <w:rsid w:val="006814E0"/>
    <w:rsid w:val="00681793"/>
    <w:rsid w:val="00682867"/>
    <w:rsid w:val="006832A8"/>
    <w:rsid w:val="00683549"/>
    <w:rsid w:val="00684C1D"/>
    <w:rsid w:val="00684CAE"/>
    <w:rsid w:val="0068547A"/>
    <w:rsid w:val="0068558D"/>
    <w:rsid w:val="00685764"/>
    <w:rsid w:val="006869F6"/>
    <w:rsid w:val="0068731F"/>
    <w:rsid w:val="00687510"/>
    <w:rsid w:val="00690887"/>
    <w:rsid w:val="006909C8"/>
    <w:rsid w:val="006924ED"/>
    <w:rsid w:val="00693BA4"/>
    <w:rsid w:val="00695E4A"/>
    <w:rsid w:val="006960B8"/>
    <w:rsid w:val="00697711"/>
    <w:rsid w:val="006A0032"/>
    <w:rsid w:val="006A0B76"/>
    <w:rsid w:val="006A0FA4"/>
    <w:rsid w:val="006A266E"/>
    <w:rsid w:val="006A4282"/>
    <w:rsid w:val="006A433E"/>
    <w:rsid w:val="006A5276"/>
    <w:rsid w:val="006A57FC"/>
    <w:rsid w:val="006A5BE2"/>
    <w:rsid w:val="006A6748"/>
    <w:rsid w:val="006A742B"/>
    <w:rsid w:val="006B145A"/>
    <w:rsid w:val="006B1C76"/>
    <w:rsid w:val="006B27B3"/>
    <w:rsid w:val="006B37C8"/>
    <w:rsid w:val="006B3C39"/>
    <w:rsid w:val="006B3F3C"/>
    <w:rsid w:val="006B54AF"/>
    <w:rsid w:val="006B5D66"/>
    <w:rsid w:val="006B5DC2"/>
    <w:rsid w:val="006B660B"/>
    <w:rsid w:val="006B7C33"/>
    <w:rsid w:val="006B7FA3"/>
    <w:rsid w:val="006C0FF9"/>
    <w:rsid w:val="006C14DF"/>
    <w:rsid w:val="006C157E"/>
    <w:rsid w:val="006C207C"/>
    <w:rsid w:val="006C27CE"/>
    <w:rsid w:val="006C2D02"/>
    <w:rsid w:val="006C3031"/>
    <w:rsid w:val="006C32D5"/>
    <w:rsid w:val="006C357B"/>
    <w:rsid w:val="006C4908"/>
    <w:rsid w:val="006C4EE2"/>
    <w:rsid w:val="006C5377"/>
    <w:rsid w:val="006C5BAC"/>
    <w:rsid w:val="006C6126"/>
    <w:rsid w:val="006D032D"/>
    <w:rsid w:val="006D0505"/>
    <w:rsid w:val="006D05BB"/>
    <w:rsid w:val="006D0E0C"/>
    <w:rsid w:val="006D10D0"/>
    <w:rsid w:val="006D135F"/>
    <w:rsid w:val="006D17E6"/>
    <w:rsid w:val="006D2479"/>
    <w:rsid w:val="006D37A8"/>
    <w:rsid w:val="006D3D8D"/>
    <w:rsid w:val="006D3FF6"/>
    <w:rsid w:val="006D5220"/>
    <w:rsid w:val="006D55AE"/>
    <w:rsid w:val="006D595A"/>
    <w:rsid w:val="006D6941"/>
    <w:rsid w:val="006D6B5C"/>
    <w:rsid w:val="006D7289"/>
    <w:rsid w:val="006D7466"/>
    <w:rsid w:val="006D7FE3"/>
    <w:rsid w:val="006E037F"/>
    <w:rsid w:val="006E18EE"/>
    <w:rsid w:val="006E1AB6"/>
    <w:rsid w:val="006E2447"/>
    <w:rsid w:val="006E2661"/>
    <w:rsid w:val="006E2C86"/>
    <w:rsid w:val="006E39AA"/>
    <w:rsid w:val="006E5773"/>
    <w:rsid w:val="006E65DB"/>
    <w:rsid w:val="006E6639"/>
    <w:rsid w:val="006E76A0"/>
    <w:rsid w:val="006E774C"/>
    <w:rsid w:val="006F3533"/>
    <w:rsid w:val="006F3CC3"/>
    <w:rsid w:val="006F4522"/>
    <w:rsid w:val="006F4EDD"/>
    <w:rsid w:val="006F5B83"/>
    <w:rsid w:val="006F6153"/>
    <w:rsid w:val="006F76BA"/>
    <w:rsid w:val="0070075A"/>
    <w:rsid w:val="00700AA0"/>
    <w:rsid w:val="0070149C"/>
    <w:rsid w:val="007019ED"/>
    <w:rsid w:val="00701C9E"/>
    <w:rsid w:val="00701F58"/>
    <w:rsid w:val="007020E0"/>
    <w:rsid w:val="0070220A"/>
    <w:rsid w:val="00702CED"/>
    <w:rsid w:val="007039FE"/>
    <w:rsid w:val="00703E0F"/>
    <w:rsid w:val="00704B3D"/>
    <w:rsid w:val="007063C0"/>
    <w:rsid w:val="007066F2"/>
    <w:rsid w:val="0070742C"/>
    <w:rsid w:val="00710639"/>
    <w:rsid w:val="00710851"/>
    <w:rsid w:val="00710C79"/>
    <w:rsid w:val="00710F8D"/>
    <w:rsid w:val="00713D6C"/>
    <w:rsid w:val="0071424C"/>
    <w:rsid w:val="007147C2"/>
    <w:rsid w:val="00714C19"/>
    <w:rsid w:val="0071534C"/>
    <w:rsid w:val="00715C95"/>
    <w:rsid w:val="007163C4"/>
    <w:rsid w:val="007164E9"/>
    <w:rsid w:val="007164EC"/>
    <w:rsid w:val="00716CFF"/>
    <w:rsid w:val="007178E8"/>
    <w:rsid w:val="007212B5"/>
    <w:rsid w:val="00722D9F"/>
    <w:rsid w:val="00726917"/>
    <w:rsid w:val="007269A3"/>
    <w:rsid w:val="00727112"/>
    <w:rsid w:val="007273C6"/>
    <w:rsid w:val="00727FE4"/>
    <w:rsid w:val="00731594"/>
    <w:rsid w:val="0073202E"/>
    <w:rsid w:val="00733870"/>
    <w:rsid w:val="00734BA3"/>
    <w:rsid w:val="0073623F"/>
    <w:rsid w:val="0073699F"/>
    <w:rsid w:val="00736E65"/>
    <w:rsid w:val="00737550"/>
    <w:rsid w:val="007375D2"/>
    <w:rsid w:val="0073762C"/>
    <w:rsid w:val="007407A9"/>
    <w:rsid w:val="00740802"/>
    <w:rsid w:val="00741B31"/>
    <w:rsid w:val="007442C8"/>
    <w:rsid w:val="00744C47"/>
    <w:rsid w:val="0074531C"/>
    <w:rsid w:val="007463D0"/>
    <w:rsid w:val="0074686B"/>
    <w:rsid w:val="007477A6"/>
    <w:rsid w:val="00747A38"/>
    <w:rsid w:val="00747B1D"/>
    <w:rsid w:val="00750799"/>
    <w:rsid w:val="00750968"/>
    <w:rsid w:val="00751212"/>
    <w:rsid w:val="00751AB8"/>
    <w:rsid w:val="00752338"/>
    <w:rsid w:val="00752D44"/>
    <w:rsid w:val="00753B1D"/>
    <w:rsid w:val="00754733"/>
    <w:rsid w:val="0075549F"/>
    <w:rsid w:val="007559AF"/>
    <w:rsid w:val="007568D5"/>
    <w:rsid w:val="007572F6"/>
    <w:rsid w:val="0076024B"/>
    <w:rsid w:val="0076069D"/>
    <w:rsid w:val="00760EC7"/>
    <w:rsid w:val="007613AA"/>
    <w:rsid w:val="00762FE2"/>
    <w:rsid w:val="00763DD7"/>
    <w:rsid w:val="00764E51"/>
    <w:rsid w:val="00764FA9"/>
    <w:rsid w:val="00765705"/>
    <w:rsid w:val="00765DA7"/>
    <w:rsid w:val="00766549"/>
    <w:rsid w:val="007676AB"/>
    <w:rsid w:val="00767DD7"/>
    <w:rsid w:val="00767E51"/>
    <w:rsid w:val="00771337"/>
    <w:rsid w:val="007716F4"/>
    <w:rsid w:val="00771D79"/>
    <w:rsid w:val="00772907"/>
    <w:rsid w:val="00772F35"/>
    <w:rsid w:val="00773FAA"/>
    <w:rsid w:val="00774011"/>
    <w:rsid w:val="0077502D"/>
    <w:rsid w:val="007752EB"/>
    <w:rsid w:val="007752ED"/>
    <w:rsid w:val="007758DA"/>
    <w:rsid w:val="00775A6B"/>
    <w:rsid w:val="00775E61"/>
    <w:rsid w:val="0077610C"/>
    <w:rsid w:val="0078030F"/>
    <w:rsid w:val="0078046C"/>
    <w:rsid w:val="00780A32"/>
    <w:rsid w:val="00780ED9"/>
    <w:rsid w:val="007817B4"/>
    <w:rsid w:val="00781F73"/>
    <w:rsid w:val="007837D1"/>
    <w:rsid w:val="007838BE"/>
    <w:rsid w:val="007858A2"/>
    <w:rsid w:val="007865A7"/>
    <w:rsid w:val="00786B68"/>
    <w:rsid w:val="00786B8B"/>
    <w:rsid w:val="00786BD3"/>
    <w:rsid w:val="00787E50"/>
    <w:rsid w:val="00790083"/>
    <w:rsid w:val="007900A3"/>
    <w:rsid w:val="007901BF"/>
    <w:rsid w:val="00790456"/>
    <w:rsid w:val="00792075"/>
    <w:rsid w:val="007922CE"/>
    <w:rsid w:val="0079282E"/>
    <w:rsid w:val="00793856"/>
    <w:rsid w:val="00793DD3"/>
    <w:rsid w:val="007941C9"/>
    <w:rsid w:val="007942E6"/>
    <w:rsid w:val="00794A14"/>
    <w:rsid w:val="00794E39"/>
    <w:rsid w:val="007970CD"/>
    <w:rsid w:val="0079748E"/>
    <w:rsid w:val="007A018A"/>
    <w:rsid w:val="007A0C06"/>
    <w:rsid w:val="007A1E7F"/>
    <w:rsid w:val="007A2067"/>
    <w:rsid w:val="007A2178"/>
    <w:rsid w:val="007A2534"/>
    <w:rsid w:val="007A3257"/>
    <w:rsid w:val="007A4325"/>
    <w:rsid w:val="007A47D3"/>
    <w:rsid w:val="007A489E"/>
    <w:rsid w:val="007A4E2D"/>
    <w:rsid w:val="007A67A9"/>
    <w:rsid w:val="007A7D0B"/>
    <w:rsid w:val="007B035D"/>
    <w:rsid w:val="007B0B47"/>
    <w:rsid w:val="007B0E77"/>
    <w:rsid w:val="007B0E83"/>
    <w:rsid w:val="007B1859"/>
    <w:rsid w:val="007B201C"/>
    <w:rsid w:val="007B2427"/>
    <w:rsid w:val="007B29A2"/>
    <w:rsid w:val="007B595D"/>
    <w:rsid w:val="007B6D7D"/>
    <w:rsid w:val="007B747D"/>
    <w:rsid w:val="007B7595"/>
    <w:rsid w:val="007B79F4"/>
    <w:rsid w:val="007B7BAF"/>
    <w:rsid w:val="007C021A"/>
    <w:rsid w:val="007C11C6"/>
    <w:rsid w:val="007C15A6"/>
    <w:rsid w:val="007C15EA"/>
    <w:rsid w:val="007C1EED"/>
    <w:rsid w:val="007C2D6C"/>
    <w:rsid w:val="007C3518"/>
    <w:rsid w:val="007C381D"/>
    <w:rsid w:val="007C44BA"/>
    <w:rsid w:val="007C46E2"/>
    <w:rsid w:val="007C5835"/>
    <w:rsid w:val="007C5A1C"/>
    <w:rsid w:val="007D019C"/>
    <w:rsid w:val="007D0359"/>
    <w:rsid w:val="007D0383"/>
    <w:rsid w:val="007D0E29"/>
    <w:rsid w:val="007D0E62"/>
    <w:rsid w:val="007D0EEA"/>
    <w:rsid w:val="007D1B82"/>
    <w:rsid w:val="007D1D0B"/>
    <w:rsid w:val="007D1DB9"/>
    <w:rsid w:val="007D200E"/>
    <w:rsid w:val="007D2646"/>
    <w:rsid w:val="007D2B00"/>
    <w:rsid w:val="007D3990"/>
    <w:rsid w:val="007D4150"/>
    <w:rsid w:val="007D4AEA"/>
    <w:rsid w:val="007D4F24"/>
    <w:rsid w:val="007D4F98"/>
    <w:rsid w:val="007D4FE9"/>
    <w:rsid w:val="007D76D4"/>
    <w:rsid w:val="007D78B5"/>
    <w:rsid w:val="007D7BE9"/>
    <w:rsid w:val="007D7EDC"/>
    <w:rsid w:val="007E09CD"/>
    <w:rsid w:val="007E2FEF"/>
    <w:rsid w:val="007E430B"/>
    <w:rsid w:val="007E4636"/>
    <w:rsid w:val="007E5DA2"/>
    <w:rsid w:val="007E5FDF"/>
    <w:rsid w:val="007E7560"/>
    <w:rsid w:val="007E7C23"/>
    <w:rsid w:val="007F1047"/>
    <w:rsid w:val="007F1109"/>
    <w:rsid w:val="007F17C8"/>
    <w:rsid w:val="007F18C9"/>
    <w:rsid w:val="007F2A39"/>
    <w:rsid w:val="007F306D"/>
    <w:rsid w:val="007F31A8"/>
    <w:rsid w:val="007F3A3A"/>
    <w:rsid w:val="007F402B"/>
    <w:rsid w:val="007F52D8"/>
    <w:rsid w:val="007F5644"/>
    <w:rsid w:val="007F5F8D"/>
    <w:rsid w:val="007F6EA7"/>
    <w:rsid w:val="007F7081"/>
    <w:rsid w:val="007F7679"/>
    <w:rsid w:val="0080021B"/>
    <w:rsid w:val="00800F9E"/>
    <w:rsid w:val="0080121C"/>
    <w:rsid w:val="0080366D"/>
    <w:rsid w:val="0080387B"/>
    <w:rsid w:val="00803D01"/>
    <w:rsid w:val="008040EA"/>
    <w:rsid w:val="00804FBD"/>
    <w:rsid w:val="00805E8D"/>
    <w:rsid w:val="00806860"/>
    <w:rsid w:val="00806F14"/>
    <w:rsid w:val="0080706C"/>
    <w:rsid w:val="00807A46"/>
    <w:rsid w:val="00807D98"/>
    <w:rsid w:val="00807E00"/>
    <w:rsid w:val="008102E8"/>
    <w:rsid w:val="0081088F"/>
    <w:rsid w:val="00810C7F"/>
    <w:rsid w:val="00813267"/>
    <w:rsid w:val="0081340D"/>
    <w:rsid w:val="00813895"/>
    <w:rsid w:val="00813DF6"/>
    <w:rsid w:val="008148BC"/>
    <w:rsid w:val="00815671"/>
    <w:rsid w:val="008167DA"/>
    <w:rsid w:val="00817303"/>
    <w:rsid w:val="008217BE"/>
    <w:rsid w:val="0082181A"/>
    <w:rsid w:val="00822BEC"/>
    <w:rsid w:val="00824205"/>
    <w:rsid w:val="00825B41"/>
    <w:rsid w:val="00826366"/>
    <w:rsid w:val="008265E5"/>
    <w:rsid w:val="008273DE"/>
    <w:rsid w:val="008273F6"/>
    <w:rsid w:val="0082743E"/>
    <w:rsid w:val="00830306"/>
    <w:rsid w:val="00830C90"/>
    <w:rsid w:val="00831282"/>
    <w:rsid w:val="00832EA4"/>
    <w:rsid w:val="00833160"/>
    <w:rsid w:val="00833E3D"/>
    <w:rsid w:val="00834366"/>
    <w:rsid w:val="0083456C"/>
    <w:rsid w:val="008352DC"/>
    <w:rsid w:val="00835A8E"/>
    <w:rsid w:val="0083624A"/>
    <w:rsid w:val="00836899"/>
    <w:rsid w:val="00840FBA"/>
    <w:rsid w:val="00841847"/>
    <w:rsid w:val="00841C07"/>
    <w:rsid w:val="00842410"/>
    <w:rsid w:val="00843881"/>
    <w:rsid w:val="00843CD2"/>
    <w:rsid w:val="00843F75"/>
    <w:rsid w:val="00844294"/>
    <w:rsid w:val="0084461E"/>
    <w:rsid w:val="00844658"/>
    <w:rsid w:val="008450CF"/>
    <w:rsid w:val="008455A9"/>
    <w:rsid w:val="00845845"/>
    <w:rsid w:val="0084589D"/>
    <w:rsid w:val="00845D11"/>
    <w:rsid w:val="00846056"/>
    <w:rsid w:val="008461F2"/>
    <w:rsid w:val="0084660C"/>
    <w:rsid w:val="00847016"/>
    <w:rsid w:val="0084725F"/>
    <w:rsid w:val="0084734A"/>
    <w:rsid w:val="008506B0"/>
    <w:rsid w:val="008507CE"/>
    <w:rsid w:val="00850EC9"/>
    <w:rsid w:val="008514BD"/>
    <w:rsid w:val="008518A9"/>
    <w:rsid w:val="00851CCA"/>
    <w:rsid w:val="00852B7C"/>
    <w:rsid w:val="00852F8A"/>
    <w:rsid w:val="008537A8"/>
    <w:rsid w:val="00853A9E"/>
    <w:rsid w:val="00854C30"/>
    <w:rsid w:val="00854D4E"/>
    <w:rsid w:val="008564D1"/>
    <w:rsid w:val="008570E2"/>
    <w:rsid w:val="00857233"/>
    <w:rsid w:val="0085754A"/>
    <w:rsid w:val="00860813"/>
    <w:rsid w:val="0086147A"/>
    <w:rsid w:val="008615F3"/>
    <w:rsid w:val="00862396"/>
    <w:rsid w:val="00862615"/>
    <w:rsid w:val="008629E3"/>
    <w:rsid w:val="0086308E"/>
    <w:rsid w:val="0086374C"/>
    <w:rsid w:val="00864291"/>
    <w:rsid w:val="008656F7"/>
    <w:rsid w:val="008657ED"/>
    <w:rsid w:val="00865835"/>
    <w:rsid w:val="00865ABD"/>
    <w:rsid w:val="00866212"/>
    <w:rsid w:val="0086626F"/>
    <w:rsid w:val="0086662F"/>
    <w:rsid w:val="008674D7"/>
    <w:rsid w:val="00867647"/>
    <w:rsid w:val="00867B47"/>
    <w:rsid w:val="00867F2E"/>
    <w:rsid w:val="00870344"/>
    <w:rsid w:val="00871221"/>
    <w:rsid w:val="008718C8"/>
    <w:rsid w:val="00871FDC"/>
    <w:rsid w:val="00872902"/>
    <w:rsid w:val="00872912"/>
    <w:rsid w:val="00872A05"/>
    <w:rsid w:val="00872C92"/>
    <w:rsid w:val="00874232"/>
    <w:rsid w:val="00876907"/>
    <w:rsid w:val="00877363"/>
    <w:rsid w:val="00877D27"/>
    <w:rsid w:val="00877E20"/>
    <w:rsid w:val="008800CB"/>
    <w:rsid w:val="008807D5"/>
    <w:rsid w:val="0088116B"/>
    <w:rsid w:val="008814A6"/>
    <w:rsid w:val="00881B6A"/>
    <w:rsid w:val="00881E90"/>
    <w:rsid w:val="0088204E"/>
    <w:rsid w:val="00882248"/>
    <w:rsid w:val="0088390C"/>
    <w:rsid w:val="00883A18"/>
    <w:rsid w:val="00884525"/>
    <w:rsid w:val="00885EB5"/>
    <w:rsid w:val="0088667A"/>
    <w:rsid w:val="008868CC"/>
    <w:rsid w:val="00887EF5"/>
    <w:rsid w:val="00890C08"/>
    <w:rsid w:val="00890C71"/>
    <w:rsid w:val="00891700"/>
    <w:rsid w:val="00891EDC"/>
    <w:rsid w:val="0089214A"/>
    <w:rsid w:val="00893181"/>
    <w:rsid w:val="00896113"/>
    <w:rsid w:val="00896E08"/>
    <w:rsid w:val="008973EE"/>
    <w:rsid w:val="008A01F7"/>
    <w:rsid w:val="008A0367"/>
    <w:rsid w:val="008A1111"/>
    <w:rsid w:val="008A2190"/>
    <w:rsid w:val="008A287C"/>
    <w:rsid w:val="008A2CF4"/>
    <w:rsid w:val="008A3D15"/>
    <w:rsid w:val="008A60C2"/>
    <w:rsid w:val="008A68A4"/>
    <w:rsid w:val="008A6FED"/>
    <w:rsid w:val="008A76DE"/>
    <w:rsid w:val="008B06DA"/>
    <w:rsid w:val="008B2D8B"/>
    <w:rsid w:val="008B3045"/>
    <w:rsid w:val="008B3306"/>
    <w:rsid w:val="008B36E0"/>
    <w:rsid w:val="008B396A"/>
    <w:rsid w:val="008B5B99"/>
    <w:rsid w:val="008B5D64"/>
    <w:rsid w:val="008B625E"/>
    <w:rsid w:val="008B64C1"/>
    <w:rsid w:val="008B7AF7"/>
    <w:rsid w:val="008C0205"/>
    <w:rsid w:val="008C0528"/>
    <w:rsid w:val="008C4BB0"/>
    <w:rsid w:val="008C6CA2"/>
    <w:rsid w:val="008C6E3B"/>
    <w:rsid w:val="008C7229"/>
    <w:rsid w:val="008C745F"/>
    <w:rsid w:val="008D05B6"/>
    <w:rsid w:val="008D0E11"/>
    <w:rsid w:val="008D0E97"/>
    <w:rsid w:val="008D21D3"/>
    <w:rsid w:val="008D270A"/>
    <w:rsid w:val="008D37E8"/>
    <w:rsid w:val="008D3F95"/>
    <w:rsid w:val="008D44D9"/>
    <w:rsid w:val="008D4CC9"/>
    <w:rsid w:val="008D4E8E"/>
    <w:rsid w:val="008D60C4"/>
    <w:rsid w:val="008D6A33"/>
    <w:rsid w:val="008D6C20"/>
    <w:rsid w:val="008D7871"/>
    <w:rsid w:val="008E02C7"/>
    <w:rsid w:val="008E0F65"/>
    <w:rsid w:val="008E1A33"/>
    <w:rsid w:val="008E27DB"/>
    <w:rsid w:val="008E2F27"/>
    <w:rsid w:val="008E33B2"/>
    <w:rsid w:val="008E3AB3"/>
    <w:rsid w:val="008E4788"/>
    <w:rsid w:val="008E49EA"/>
    <w:rsid w:val="008E5386"/>
    <w:rsid w:val="008E62BF"/>
    <w:rsid w:val="008E65DE"/>
    <w:rsid w:val="008E6B25"/>
    <w:rsid w:val="008E713B"/>
    <w:rsid w:val="008F10ED"/>
    <w:rsid w:val="008F1270"/>
    <w:rsid w:val="008F19FA"/>
    <w:rsid w:val="008F399E"/>
    <w:rsid w:val="008F3CB5"/>
    <w:rsid w:val="008F3D2C"/>
    <w:rsid w:val="008F4D84"/>
    <w:rsid w:val="008F6797"/>
    <w:rsid w:val="008F6F12"/>
    <w:rsid w:val="008F6F53"/>
    <w:rsid w:val="0090066C"/>
    <w:rsid w:val="00901189"/>
    <w:rsid w:val="0090177B"/>
    <w:rsid w:val="00902450"/>
    <w:rsid w:val="00902E5C"/>
    <w:rsid w:val="00903C02"/>
    <w:rsid w:val="00904704"/>
    <w:rsid w:val="009051D9"/>
    <w:rsid w:val="0090606D"/>
    <w:rsid w:val="00906426"/>
    <w:rsid w:val="00906CF8"/>
    <w:rsid w:val="00906EE5"/>
    <w:rsid w:val="00906FDA"/>
    <w:rsid w:val="009070A5"/>
    <w:rsid w:val="00907D9B"/>
    <w:rsid w:val="00907E51"/>
    <w:rsid w:val="009108C9"/>
    <w:rsid w:val="00911A6A"/>
    <w:rsid w:val="00911C06"/>
    <w:rsid w:val="00913286"/>
    <w:rsid w:val="009135E3"/>
    <w:rsid w:val="00913CE8"/>
    <w:rsid w:val="00913D9B"/>
    <w:rsid w:val="00914B53"/>
    <w:rsid w:val="00914BF8"/>
    <w:rsid w:val="00915E39"/>
    <w:rsid w:val="00916413"/>
    <w:rsid w:val="009164CB"/>
    <w:rsid w:val="00917B0E"/>
    <w:rsid w:val="0092075E"/>
    <w:rsid w:val="009217B5"/>
    <w:rsid w:val="009221A6"/>
    <w:rsid w:val="0092241C"/>
    <w:rsid w:val="00923E44"/>
    <w:rsid w:val="00930BEB"/>
    <w:rsid w:val="009311C1"/>
    <w:rsid w:val="0093315E"/>
    <w:rsid w:val="009333D4"/>
    <w:rsid w:val="0093340B"/>
    <w:rsid w:val="00934EF9"/>
    <w:rsid w:val="0093536C"/>
    <w:rsid w:val="0093538E"/>
    <w:rsid w:val="00935E9A"/>
    <w:rsid w:val="009364EB"/>
    <w:rsid w:val="00937028"/>
    <w:rsid w:val="00937D6B"/>
    <w:rsid w:val="00941644"/>
    <w:rsid w:val="00942A74"/>
    <w:rsid w:val="009436AA"/>
    <w:rsid w:val="00943866"/>
    <w:rsid w:val="00943EBA"/>
    <w:rsid w:val="009443EA"/>
    <w:rsid w:val="0094469D"/>
    <w:rsid w:val="00946232"/>
    <w:rsid w:val="009465F8"/>
    <w:rsid w:val="00946DA9"/>
    <w:rsid w:val="00946FE3"/>
    <w:rsid w:val="00947A20"/>
    <w:rsid w:val="00950057"/>
    <w:rsid w:val="009504A8"/>
    <w:rsid w:val="009518A2"/>
    <w:rsid w:val="00955995"/>
    <w:rsid w:val="00955B1C"/>
    <w:rsid w:val="00955D62"/>
    <w:rsid w:val="00956140"/>
    <w:rsid w:val="00956475"/>
    <w:rsid w:val="009578C2"/>
    <w:rsid w:val="009578D3"/>
    <w:rsid w:val="0096033B"/>
    <w:rsid w:val="00960E1B"/>
    <w:rsid w:val="009612F1"/>
    <w:rsid w:val="00962491"/>
    <w:rsid w:val="00962F1D"/>
    <w:rsid w:val="00962F93"/>
    <w:rsid w:val="009643B1"/>
    <w:rsid w:val="00964738"/>
    <w:rsid w:val="00964759"/>
    <w:rsid w:val="009648DA"/>
    <w:rsid w:val="009656CC"/>
    <w:rsid w:val="009676BE"/>
    <w:rsid w:val="009704D0"/>
    <w:rsid w:val="00970C6B"/>
    <w:rsid w:val="0097154F"/>
    <w:rsid w:val="00971F31"/>
    <w:rsid w:val="00973783"/>
    <w:rsid w:val="009737DF"/>
    <w:rsid w:val="00973A28"/>
    <w:rsid w:val="00973D19"/>
    <w:rsid w:val="00974604"/>
    <w:rsid w:val="009749D7"/>
    <w:rsid w:val="009756CD"/>
    <w:rsid w:val="00975BDC"/>
    <w:rsid w:val="00975E82"/>
    <w:rsid w:val="00975EFD"/>
    <w:rsid w:val="00976168"/>
    <w:rsid w:val="009767AB"/>
    <w:rsid w:val="0097791A"/>
    <w:rsid w:val="00981565"/>
    <w:rsid w:val="00984B50"/>
    <w:rsid w:val="00984EB7"/>
    <w:rsid w:val="009851B6"/>
    <w:rsid w:val="00986829"/>
    <w:rsid w:val="00986C0D"/>
    <w:rsid w:val="00987757"/>
    <w:rsid w:val="00987782"/>
    <w:rsid w:val="00987AB1"/>
    <w:rsid w:val="00987D4D"/>
    <w:rsid w:val="00990C1D"/>
    <w:rsid w:val="00990FE7"/>
    <w:rsid w:val="00992028"/>
    <w:rsid w:val="00992038"/>
    <w:rsid w:val="00992528"/>
    <w:rsid w:val="00993141"/>
    <w:rsid w:val="009937EB"/>
    <w:rsid w:val="0099513C"/>
    <w:rsid w:val="00995D89"/>
    <w:rsid w:val="00995DA2"/>
    <w:rsid w:val="009969B3"/>
    <w:rsid w:val="009A17E9"/>
    <w:rsid w:val="009A1D5F"/>
    <w:rsid w:val="009A47BB"/>
    <w:rsid w:val="009A5C37"/>
    <w:rsid w:val="009B0A09"/>
    <w:rsid w:val="009B129F"/>
    <w:rsid w:val="009B1302"/>
    <w:rsid w:val="009B30DF"/>
    <w:rsid w:val="009B3681"/>
    <w:rsid w:val="009B3951"/>
    <w:rsid w:val="009B3B35"/>
    <w:rsid w:val="009B4685"/>
    <w:rsid w:val="009B4EB4"/>
    <w:rsid w:val="009B4F29"/>
    <w:rsid w:val="009B552D"/>
    <w:rsid w:val="009B58AD"/>
    <w:rsid w:val="009B5B8C"/>
    <w:rsid w:val="009B6383"/>
    <w:rsid w:val="009B6489"/>
    <w:rsid w:val="009B675B"/>
    <w:rsid w:val="009B6B56"/>
    <w:rsid w:val="009B7C44"/>
    <w:rsid w:val="009C06A3"/>
    <w:rsid w:val="009C148D"/>
    <w:rsid w:val="009C154B"/>
    <w:rsid w:val="009C2414"/>
    <w:rsid w:val="009C2FFE"/>
    <w:rsid w:val="009C46A4"/>
    <w:rsid w:val="009C46C8"/>
    <w:rsid w:val="009C4A47"/>
    <w:rsid w:val="009C4C57"/>
    <w:rsid w:val="009C5564"/>
    <w:rsid w:val="009C584B"/>
    <w:rsid w:val="009C64C2"/>
    <w:rsid w:val="009C65E3"/>
    <w:rsid w:val="009C6E2A"/>
    <w:rsid w:val="009D0109"/>
    <w:rsid w:val="009D01B9"/>
    <w:rsid w:val="009D0CA3"/>
    <w:rsid w:val="009D148B"/>
    <w:rsid w:val="009D2573"/>
    <w:rsid w:val="009D26BA"/>
    <w:rsid w:val="009D3F34"/>
    <w:rsid w:val="009D42E4"/>
    <w:rsid w:val="009D580A"/>
    <w:rsid w:val="009D597D"/>
    <w:rsid w:val="009D664F"/>
    <w:rsid w:val="009D66F6"/>
    <w:rsid w:val="009D7102"/>
    <w:rsid w:val="009D7643"/>
    <w:rsid w:val="009D7936"/>
    <w:rsid w:val="009D7D93"/>
    <w:rsid w:val="009E00C5"/>
    <w:rsid w:val="009E017D"/>
    <w:rsid w:val="009E06E7"/>
    <w:rsid w:val="009E077B"/>
    <w:rsid w:val="009E090C"/>
    <w:rsid w:val="009E2792"/>
    <w:rsid w:val="009E2B8E"/>
    <w:rsid w:val="009E4426"/>
    <w:rsid w:val="009E4437"/>
    <w:rsid w:val="009E45F6"/>
    <w:rsid w:val="009E5249"/>
    <w:rsid w:val="009E5DC8"/>
    <w:rsid w:val="009E79F2"/>
    <w:rsid w:val="009E7D3A"/>
    <w:rsid w:val="009F0A9D"/>
    <w:rsid w:val="009F0BE1"/>
    <w:rsid w:val="009F1973"/>
    <w:rsid w:val="009F21B2"/>
    <w:rsid w:val="009F2640"/>
    <w:rsid w:val="009F2BC2"/>
    <w:rsid w:val="009F2EB9"/>
    <w:rsid w:val="009F30E3"/>
    <w:rsid w:val="009F39F1"/>
    <w:rsid w:val="009F4256"/>
    <w:rsid w:val="009F461A"/>
    <w:rsid w:val="009F4EBE"/>
    <w:rsid w:val="009F5431"/>
    <w:rsid w:val="009F6B83"/>
    <w:rsid w:val="009F6FF8"/>
    <w:rsid w:val="009F7AD6"/>
    <w:rsid w:val="009F7AE0"/>
    <w:rsid w:val="00A0029C"/>
    <w:rsid w:val="00A006B4"/>
    <w:rsid w:val="00A02D54"/>
    <w:rsid w:val="00A02EC4"/>
    <w:rsid w:val="00A03A57"/>
    <w:rsid w:val="00A03C62"/>
    <w:rsid w:val="00A0407D"/>
    <w:rsid w:val="00A04A68"/>
    <w:rsid w:val="00A0583D"/>
    <w:rsid w:val="00A0656E"/>
    <w:rsid w:val="00A07910"/>
    <w:rsid w:val="00A07B25"/>
    <w:rsid w:val="00A11747"/>
    <w:rsid w:val="00A11E51"/>
    <w:rsid w:val="00A11FD3"/>
    <w:rsid w:val="00A126BA"/>
    <w:rsid w:val="00A128C1"/>
    <w:rsid w:val="00A141D5"/>
    <w:rsid w:val="00A145BF"/>
    <w:rsid w:val="00A14D13"/>
    <w:rsid w:val="00A14EA1"/>
    <w:rsid w:val="00A16D87"/>
    <w:rsid w:val="00A17432"/>
    <w:rsid w:val="00A1796C"/>
    <w:rsid w:val="00A17BB6"/>
    <w:rsid w:val="00A200EF"/>
    <w:rsid w:val="00A2014B"/>
    <w:rsid w:val="00A202A3"/>
    <w:rsid w:val="00A20C39"/>
    <w:rsid w:val="00A20CB2"/>
    <w:rsid w:val="00A21950"/>
    <w:rsid w:val="00A21F9B"/>
    <w:rsid w:val="00A231CC"/>
    <w:rsid w:val="00A235F2"/>
    <w:rsid w:val="00A23908"/>
    <w:rsid w:val="00A243D8"/>
    <w:rsid w:val="00A24C82"/>
    <w:rsid w:val="00A25013"/>
    <w:rsid w:val="00A26404"/>
    <w:rsid w:val="00A2688E"/>
    <w:rsid w:val="00A27932"/>
    <w:rsid w:val="00A30034"/>
    <w:rsid w:val="00A303AA"/>
    <w:rsid w:val="00A311D3"/>
    <w:rsid w:val="00A3194E"/>
    <w:rsid w:val="00A31D8B"/>
    <w:rsid w:val="00A329D5"/>
    <w:rsid w:val="00A34D6D"/>
    <w:rsid w:val="00A351CA"/>
    <w:rsid w:val="00A357CE"/>
    <w:rsid w:val="00A35E86"/>
    <w:rsid w:val="00A35EA3"/>
    <w:rsid w:val="00A36D61"/>
    <w:rsid w:val="00A40B3D"/>
    <w:rsid w:val="00A40B97"/>
    <w:rsid w:val="00A40F87"/>
    <w:rsid w:val="00A4111E"/>
    <w:rsid w:val="00A41690"/>
    <w:rsid w:val="00A425FA"/>
    <w:rsid w:val="00A42815"/>
    <w:rsid w:val="00A4283E"/>
    <w:rsid w:val="00A42A8B"/>
    <w:rsid w:val="00A42E6E"/>
    <w:rsid w:val="00A4329B"/>
    <w:rsid w:val="00A43980"/>
    <w:rsid w:val="00A44180"/>
    <w:rsid w:val="00A44200"/>
    <w:rsid w:val="00A46212"/>
    <w:rsid w:val="00A4622B"/>
    <w:rsid w:val="00A46D18"/>
    <w:rsid w:val="00A506DA"/>
    <w:rsid w:val="00A509B4"/>
    <w:rsid w:val="00A521AB"/>
    <w:rsid w:val="00A53D30"/>
    <w:rsid w:val="00A53DBC"/>
    <w:rsid w:val="00A54863"/>
    <w:rsid w:val="00A556AF"/>
    <w:rsid w:val="00A5669D"/>
    <w:rsid w:val="00A56DBB"/>
    <w:rsid w:val="00A57287"/>
    <w:rsid w:val="00A572E1"/>
    <w:rsid w:val="00A601BC"/>
    <w:rsid w:val="00A6068D"/>
    <w:rsid w:val="00A6075C"/>
    <w:rsid w:val="00A60A6A"/>
    <w:rsid w:val="00A6173D"/>
    <w:rsid w:val="00A62D51"/>
    <w:rsid w:val="00A63A51"/>
    <w:rsid w:val="00A63EDA"/>
    <w:rsid w:val="00A65BFF"/>
    <w:rsid w:val="00A6615E"/>
    <w:rsid w:val="00A66630"/>
    <w:rsid w:val="00A6686F"/>
    <w:rsid w:val="00A66C45"/>
    <w:rsid w:val="00A67EEF"/>
    <w:rsid w:val="00A70A49"/>
    <w:rsid w:val="00A710B4"/>
    <w:rsid w:val="00A71290"/>
    <w:rsid w:val="00A72A72"/>
    <w:rsid w:val="00A72B61"/>
    <w:rsid w:val="00A732DD"/>
    <w:rsid w:val="00A749DB"/>
    <w:rsid w:val="00A75DB7"/>
    <w:rsid w:val="00A76D20"/>
    <w:rsid w:val="00A773E6"/>
    <w:rsid w:val="00A8014A"/>
    <w:rsid w:val="00A8019F"/>
    <w:rsid w:val="00A8203C"/>
    <w:rsid w:val="00A83481"/>
    <w:rsid w:val="00A848FD"/>
    <w:rsid w:val="00A85C7E"/>
    <w:rsid w:val="00A87801"/>
    <w:rsid w:val="00A87A32"/>
    <w:rsid w:val="00A87F6F"/>
    <w:rsid w:val="00A904AD"/>
    <w:rsid w:val="00A90B5D"/>
    <w:rsid w:val="00A90BC9"/>
    <w:rsid w:val="00A90C99"/>
    <w:rsid w:val="00A91003"/>
    <w:rsid w:val="00A91246"/>
    <w:rsid w:val="00A9185A"/>
    <w:rsid w:val="00A91C22"/>
    <w:rsid w:val="00A92194"/>
    <w:rsid w:val="00A921B1"/>
    <w:rsid w:val="00A922B1"/>
    <w:rsid w:val="00A92386"/>
    <w:rsid w:val="00A9240D"/>
    <w:rsid w:val="00A9307A"/>
    <w:rsid w:val="00A932AE"/>
    <w:rsid w:val="00A933A7"/>
    <w:rsid w:val="00A94D0F"/>
    <w:rsid w:val="00A9528E"/>
    <w:rsid w:val="00A9546D"/>
    <w:rsid w:val="00A96B27"/>
    <w:rsid w:val="00A96F84"/>
    <w:rsid w:val="00A973A0"/>
    <w:rsid w:val="00A9768E"/>
    <w:rsid w:val="00A97AEE"/>
    <w:rsid w:val="00AA10B8"/>
    <w:rsid w:val="00AA17A3"/>
    <w:rsid w:val="00AA276C"/>
    <w:rsid w:val="00AA46FD"/>
    <w:rsid w:val="00AA5E2B"/>
    <w:rsid w:val="00AA6834"/>
    <w:rsid w:val="00AA719E"/>
    <w:rsid w:val="00AA732A"/>
    <w:rsid w:val="00AA7526"/>
    <w:rsid w:val="00AA7554"/>
    <w:rsid w:val="00AA7AA1"/>
    <w:rsid w:val="00AA7B9A"/>
    <w:rsid w:val="00AB0A25"/>
    <w:rsid w:val="00AB0A65"/>
    <w:rsid w:val="00AB0A73"/>
    <w:rsid w:val="00AB0AE8"/>
    <w:rsid w:val="00AB17B3"/>
    <w:rsid w:val="00AB1FC0"/>
    <w:rsid w:val="00AB23E6"/>
    <w:rsid w:val="00AB25D8"/>
    <w:rsid w:val="00AB3CB3"/>
    <w:rsid w:val="00AB494C"/>
    <w:rsid w:val="00AB4F2E"/>
    <w:rsid w:val="00AB5523"/>
    <w:rsid w:val="00AB575A"/>
    <w:rsid w:val="00AB57FE"/>
    <w:rsid w:val="00AB595D"/>
    <w:rsid w:val="00AB71AA"/>
    <w:rsid w:val="00AB752B"/>
    <w:rsid w:val="00AB76A6"/>
    <w:rsid w:val="00AB7930"/>
    <w:rsid w:val="00AB7EF9"/>
    <w:rsid w:val="00AC133A"/>
    <w:rsid w:val="00AC1A25"/>
    <w:rsid w:val="00AC30CF"/>
    <w:rsid w:val="00AC357C"/>
    <w:rsid w:val="00AC4014"/>
    <w:rsid w:val="00AC445E"/>
    <w:rsid w:val="00AC4602"/>
    <w:rsid w:val="00AC4F9D"/>
    <w:rsid w:val="00AC4FC9"/>
    <w:rsid w:val="00AC6375"/>
    <w:rsid w:val="00AC64EB"/>
    <w:rsid w:val="00AC659C"/>
    <w:rsid w:val="00AC7407"/>
    <w:rsid w:val="00AC7591"/>
    <w:rsid w:val="00AC7765"/>
    <w:rsid w:val="00AC7CA0"/>
    <w:rsid w:val="00AC7ED8"/>
    <w:rsid w:val="00AD139B"/>
    <w:rsid w:val="00AD2E85"/>
    <w:rsid w:val="00AD35DC"/>
    <w:rsid w:val="00AD3820"/>
    <w:rsid w:val="00AD3CA7"/>
    <w:rsid w:val="00AD3EAE"/>
    <w:rsid w:val="00AD480F"/>
    <w:rsid w:val="00AD484E"/>
    <w:rsid w:val="00AD55CE"/>
    <w:rsid w:val="00AD5C15"/>
    <w:rsid w:val="00AD604D"/>
    <w:rsid w:val="00AD6353"/>
    <w:rsid w:val="00AD6995"/>
    <w:rsid w:val="00AD760D"/>
    <w:rsid w:val="00AD7846"/>
    <w:rsid w:val="00AE0588"/>
    <w:rsid w:val="00AE18EC"/>
    <w:rsid w:val="00AE1AFD"/>
    <w:rsid w:val="00AE1F16"/>
    <w:rsid w:val="00AE2DDA"/>
    <w:rsid w:val="00AE4552"/>
    <w:rsid w:val="00AE51B8"/>
    <w:rsid w:val="00AE5DBF"/>
    <w:rsid w:val="00AE679F"/>
    <w:rsid w:val="00AE6BB4"/>
    <w:rsid w:val="00AE6BDD"/>
    <w:rsid w:val="00AE6ED3"/>
    <w:rsid w:val="00AF0656"/>
    <w:rsid w:val="00AF091F"/>
    <w:rsid w:val="00AF096C"/>
    <w:rsid w:val="00AF0FE9"/>
    <w:rsid w:val="00AF1C09"/>
    <w:rsid w:val="00AF264D"/>
    <w:rsid w:val="00AF2AED"/>
    <w:rsid w:val="00AF2D88"/>
    <w:rsid w:val="00AF3012"/>
    <w:rsid w:val="00AF3AFB"/>
    <w:rsid w:val="00AF3F04"/>
    <w:rsid w:val="00AF4433"/>
    <w:rsid w:val="00AF4727"/>
    <w:rsid w:val="00AF4D21"/>
    <w:rsid w:val="00AF536C"/>
    <w:rsid w:val="00AF5B41"/>
    <w:rsid w:val="00AF5DB7"/>
    <w:rsid w:val="00B0024D"/>
    <w:rsid w:val="00B00600"/>
    <w:rsid w:val="00B00D6C"/>
    <w:rsid w:val="00B01E22"/>
    <w:rsid w:val="00B01F94"/>
    <w:rsid w:val="00B027D2"/>
    <w:rsid w:val="00B0282D"/>
    <w:rsid w:val="00B02D06"/>
    <w:rsid w:val="00B03755"/>
    <w:rsid w:val="00B03802"/>
    <w:rsid w:val="00B03F76"/>
    <w:rsid w:val="00B06547"/>
    <w:rsid w:val="00B101D2"/>
    <w:rsid w:val="00B10D18"/>
    <w:rsid w:val="00B1129C"/>
    <w:rsid w:val="00B1293A"/>
    <w:rsid w:val="00B14C5E"/>
    <w:rsid w:val="00B14F2E"/>
    <w:rsid w:val="00B15238"/>
    <w:rsid w:val="00B15940"/>
    <w:rsid w:val="00B15A8A"/>
    <w:rsid w:val="00B16150"/>
    <w:rsid w:val="00B1637F"/>
    <w:rsid w:val="00B169B4"/>
    <w:rsid w:val="00B1702B"/>
    <w:rsid w:val="00B17BFF"/>
    <w:rsid w:val="00B20314"/>
    <w:rsid w:val="00B208B9"/>
    <w:rsid w:val="00B21129"/>
    <w:rsid w:val="00B229F7"/>
    <w:rsid w:val="00B22C6E"/>
    <w:rsid w:val="00B2332E"/>
    <w:rsid w:val="00B24760"/>
    <w:rsid w:val="00B249DF"/>
    <w:rsid w:val="00B25672"/>
    <w:rsid w:val="00B25D5C"/>
    <w:rsid w:val="00B26428"/>
    <w:rsid w:val="00B26AA6"/>
    <w:rsid w:val="00B26F2E"/>
    <w:rsid w:val="00B274A0"/>
    <w:rsid w:val="00B31C26"/>
    <w:rsid w:val="00B320CF"/>
    <w:rsid w:val="00B321E6"/>
    <w:rsid w:val="00B32B19"/>
    <w:rsid w:val="00B33242"/>
    <w:rsid w:val="00B33B48"/>
    <w:rsid w:val="00B345D2"/>
    <w:rsid w:val="00B35343"/>
    <w:rsid w:val="00B357DB"/>
    <w:rsid w:val="00B35877"/>
    <w:rsid w:val="00B35A91"/>
    <w:rsid w:val="00B35D85"/>
    <w:rsid w:val="00B35EB0"/>
    <w:rsid w:val="00B35EC9"/>
    <w:rsid w:val="00B360A9"/>
    <w:rsid w:val="00B3626C"/>
    <w:rsid w:val="00B36589"/>
    <w:rsid w:val="00B3698C"/>
    <w:rsid w:val="00B36DD4"/>
    <w:rsid w:val="00B40272"/>
    <w:rsid w:val="00B411FB"/>
    <w:rsid w:val="00B41B99"/>
    <w:rsid w:val="00B42BE1"/>
    <w:rsid w:val="00B42DBF"/>
    <w:rsid w:val="00B4324E"/>
    <w:rsid w:val="00B43D6F"/>
    <w:rsid w:val="00B443F3"/>
    <w:rsid w:val="00B444EB"/>
    <w:rsid w:val="00B44DB9"/>
    <w:rsid w:val="00B45472"/>
    <w:rsid w:val="00B45B03"/>
    <w:rsid w:val="00B45DB4"/>
    <w:rsid w:val="00B45E36"/>
    <w:rsid w:val="00B46C1D"/>
    <w:rsid w:val="00B474EF"/>
    <w:rsid w:val="00B5028C"/>
    <w:rsid w:val="00B50332"/>
    <w:rsid w:val="00B50B10"/>
    <w:rsid w:val="00B5170A"/>
    <w:rsid w:val="00B521A2"/>
    <w:rsid w:val="00B5250D"/>
    <w:rsid w:val="00B52684"/>
    <w:rsid w:val="00B52BBB"/>
    <w:rsid w:val="00B52C33"/>
    <w:rsid w:val="00B54819"/>
    <w:rsid w:val="00B564CC"/>
    <w:rsid w:val="00B56A54"/>
    <w:rsid w:val="00B56FCB"/>
    <w:rsid w:val="00B61CE3"/>
    <w:rsid w:val="00B61DBD"/>
    <w:rsid w:val="00B636C3"/>
    <w:rsid w:val="00B63A61"/>
    <w:rsid w:val="00B6463D"/>
    <w:rsid w:val="00B6471A"/>
    <w:rsid w:val="00B650E4"/>
    <w:rsid w:val="00B65A34"/>
    <w:rsid w:val="00B671A0"/>
    <w:rsid w:val="00B67E4D"/>
    <w:rsid w:val="00B704E1"/>
    <w:rsid w:val="00B720AF"/>
    <w:rsid w:val="00B72190"/>
    <w:rsid w:val="00B72248"/>
    <w:rsid w:val="00B73266"/>
    <w:rsid w:val="00B7336B"/>
    <w:rsid w:val="00B742FD"/>
    <w:rsid w:val="00B758E8"/>
    <w:rsid w:val="00B76C46"/>
    <w:rsid w:val="00B76DD4"/>
    <w:rsid w:val="00B80438"/>
    <w:rsid w:val="00B81CFB"/>
    <w:rsid w:val="00B81D0C"/>
    <w:rsid w:val="00B826B6"/>
    <w:rsid w:val="00B84539"/>
    <w:rsid w:val="00B85591"/>
    <w:rsid w:val="00B85A27"/>
    <w:rsid w:val="00B8691A"/>
    <w:rsid w:val="00B86D8B"/>
    <w:rsid w:val="00B8733F"/>
    <w:rsid w:val="00B874B3"/>
    <w:rsid w:val="00B874B8"/>
    <w:rsid w:val="00B87C29"/>
    <w:rsid w:val="00B90B45"/>
    <w:rsid w:val="00B90B88"/>
    <w:rsid w:val="00B91401"/>
    <w:rsid w:val="00B914CB"/>
    <w:rsid w:val="00B92B7F"/>
    <w:rsid w:val="00B92EC7"/>
    <w:rsid w:val="00B939B3"/>
    <w:rsid w:val="00B93E5A"/>
    <w:rsid w:val="00B9446A"/>
    <w:rsid w:val="00B9492D"/>
    <w:rsid w:val="00B94DB0"/>
    <w:rsid w:val="00B95379"/>
    <w:rsid w:val="00B967E2"/>
    <w:rsid w:val="00BA0351"/>
    <w:rsid w:val="00BA05BB"/>
    <w:rsid w:val="00BA0884"/>
    <w:rsid w:val="00BA0ECF"/>
    <w:rsid w:val="00BA14AD"/>
    <w:rsid w:val="00BA1B83"/>
    <w:rsid w:val="00BA2363"/>
    <w:rsid w:val="00BA5E56"/>
    <w:rsid w:val="00BA5F07"/>
    <w:rsid w:val="00BA6E7F"/>
    <w:rsid w:val="00BA701C"/>
    <w:rsid w:val="00BA705B"/>
    <w:rsid w:val="00BA76D4"/>
    <w:rsid w:val="00BA7849"/>
    <w:rsid w:val="00BA7C59"/>
    <w:rsid w:val="00BA7E86"/>
    <w:rsid w:val="00BB02D1"/>
    <w:rsid w:val="00BB0D3F"/>
    <w:rsid w:val="00BB14F3"/>
    <w:rsid w:val="00BB1D04"/>
    <w:rsid w:val="00BB26F6"/>
    <w:rsid w:val="00BB2758"/>
    <w:rsid w:val="00BB28D9"/>
    <w:rsid w:val="00BB45EB"/>
    <w:rsid w:val="00BB4C0D"/>
    <w:rsid w:val="00BB4EBF"/>
    <w:rsid w:val="00BB6559"/>
    <w:rsid w:val="00BB759A"/>
    <w:rsid w:val="00BC0027"/>
    <w:rsid w:val="00BC1191"/>
    <w:rsid w:val="00BC12D1"/>
    <w:rsid w:val="00BC16C4"/>
    <w:rsid w:val="00BC1D81"/>
    <w:rsid w:val="00BC3D02"/>
    <w:rsid w:val="00BC438B"/>
    <w:rsid w:val="00BC4F17"/>
    <w:rsid w:val="00BC4F2C"/>
    <w:rsid w:val="00BC6FC2"/>
    <w:rsid w:val="00BC7AE8"/>
    <w:rsid w:val="00BD00E4"/>
    <w:rsid w:val="00BD1010"/>
    <w:rsid w:val="00BD1806"/>
    <w:rsid w:val="00BD1AF5"/>
    <w:rsid w:val="00BD1D50"/>
    <w:rsid w:val="00BD37CB"/>
    <w:rsid w:val="00BD434C"/>
    <w:rsid w:val="00BD4E05"/>
    <w:rsid w:val="00BD555E"/>
    <w:rsid w:val="00BD6ED6"/>
    <w:rsid w:val="00BD7ECB"/>
    <w:rsid w:val="00BD7FD0"/>
    <w:rsid w:val="00BE0A49"/>
    <w:rsid w:val="00BE0B90"/>
    <w:rsid w:val="00BE167E"/>
    <w:rsid w:val="00BE16B3"/>
    <w:rsid w:val="00BE1987"/>
    <w:rsid w:val="00BE380E"/>
    <w:rsid w:val="00BE5992"/>
    <w:rsid w:val="00BE5A00"/>
    <w:rsid w:val="00BE6AEF"/>
    <w:rsid w:val="00BE6D79"/>
    <w:rsid w:val="00BF01EF"/>
    <w:rsid w:val="00BF059E"/>
    <w:rsid w:val="00BF10BA"/>
    <w:rsid w:val="00BF10C1"/>
    <w:rsid w:val="00BF316F"/>
    <w:rsid w:val="00BF3891"/>
    <w:rsid w:val="00BF3C6F"/>
    <w:rsid w:val="00BF4990"/>
    <w:rsid w:val="00BF4F1B"/>
    <w:rsid w:val="00BF538F"/>
    <w:rsid w:val="00BF5D8E"/>
    <w:rsid w:val="00BF5F71"/>
    <w:rsid w:val="00BF7CEC"/>
    <w:rsid w:val="00C0170F"/>
    <w:rsid w:val="00C017D1"/>
    <w:rsid w:val="00C021D9"/>
    <w:rsid w:val="00C022A3"/>
    <w:rsid w:val="00C0266C"/>
    <w:rsid w:val="00C02E61"/>
    <w:rsid w:val="00C03CC2"/>
    <w:rsid w:val="00C0430E"/>
    <w:rsid w:val="00C04D32"/>
    <w:rsid w:val="00C0599D"/>
    <w:rsid w:val="00C11305"/>
    <w:rsid w:val="00C11599"/>
    <w:rsid w:val="00C11977"/>
    <w:rsid w:val="00C11D80"/>
    <w:rsid w:val="00C13B8C"/>
    <w:rsid w:val="00C13BC0"/>
    <w:rsid w:val="00C1446D"/>
    <w:rsid w:val="00C146BF"/>
    <w:rsid w:val="00C169F7"/>
    <w:rsid w:val="00C17A33"/>
    <w:rsid w:val="00C207C7"/>
    <w:rsid w:val="00C22275"/>
    <w:rsid w:val="00C23124"/>
    <w:rsid w:val="00C2479D"/>
    <w:rsid w:val="00C2488E"/>
    <w:rsid w:val="00C24D7F"/>
    <w:rsid w:val="00C25852"/>
    <w:rsid w:val="00C25B50"/>
    <w:rsid w:val="00C25FF9"/>
    <w:rsid w:val="00C27060"/>
    <w:rsid w:val="00C27827"/>
    <w:rsid w:val="00C27D79"/>
    <w:rsid w:val="00C308FC"/>
    <w:rsid w:val="00C3298F"/>
    <w:rsid w:val="00C32E84"/>
    <w:rsid w:val="00C32F16"/>
    <w:rsid w:val="00C335B3"/>
    <w:rsid w:val="00C339E7"/>
    <w:rsid w:val="00C33B16"/>
    <w:rsid w:val="00C33CDF"/>
    <w:rsid w:val="00C34865"/>
    <w:rsid w:val="00C34E83"/>
    <w:rsid w:val="00C34F4B"/>
    <w:rsid w:val="00C3515E"/>
    <w:rsid w:val="00C35677"/>
    <w:rsid w:val="00C37A71"/>
    <w:rsid w:val="00C40DC0"/>
    <w:rsid w:val="00C41BC2"/>
    <w:rsid w:val="00C41CC4"/>
    <w:rsid w:val="00C41EEC"/>
    <w:rsid w:val="00C42174"/>
    <w:rsid w:val="00C43163"/>
    <w:rsid w:val="00C43B28"/>
    <w:rsid w:val="00C43B60"/>
    <w:rsid w:val="00C44669"/>
    <w:rsid w:val="00C45037"/>
    <w:rsid w:val="00C4521A"/>
    <w:rsid w:val="00C462D5"/>
    <w:rsid w:val="00C46874"/>
    <w:rsid w:val="00C46F3A"/>
    <w:rsid w:val="00C474A0"/>
    <w:rsid w:val="00C477F6"/>
    <w:rsid w:val="00C503CE"/>
    <w:rsid w:val="00C50548"/>
    <w:rsid w:val="00C52180"/>
    <w:rsid w:val="00C52551"/>
    <w:rsid w:val="00C53018"/>
    <w:rsid w:val="00C53326"/>
    <w:rsid w:val="00C536C7"/>
    <w:rsid w:val="00C54B50"/>
    <w:rsid w:val="00C569E6"/>
    <w:rsid w:val="00C56ABC"/>
    <w:rsid w:val="00C56F32"/>
    <w:rsid w:val="00C571F8"/>
    <w:rsid w:val="00C575D8"/>
    <w:rsid w:val="00C60416"/>
    <w:rsid w:val="00C60AB6"/>
    <w:rsid w:val="00C61F89"/>
    <w:rsid w:val="00C623FC"/>
    <w:rsid w:val="00C641CE"/>
    <w:rsid w:val="00C64690"/>
    <w:rsid w:val="00C65021"/>
    <w:rsid w:val="00C6515F"/>
    <w:rsid w:val="00C65BB6"/>
    <w:rsid w:val="00C65E18"/>
    <w:rsid w:val="00C66875"/>
    <w:rsid w:val="00C67E89"/>
    <w:rsid w:val="00C67F1E"/>
    <w:rsid w:val="00C716BC"/>
    <w:rsid w:val="00C72722"/>
    <w:rsid w:val="00C72D1A"/>
    <w:rsid w:val="00C738B4"/>
    <w:rsid w:val="00C73BEE"/>
    <w:rsid w:val="00C74255"/>
    <w:rsid w:val="00C74BB0"/>
    <w:rsid w:val="00C75006"/>
    <w:rsid w:val="00C75137"/>
    <w:rsid w:val="00C75421"/>
    <w:rsid w:val="00C760BC"/>
    <w:rsid w:val="00C76A52"/>
    <w:rsid w:val="00C80672"/>
    <w:rsid w:val="00C80714"/>
    <w:rsid w:val="00C808F9"/>
    <w:rsid w:val="00C815AC"/>
    <w:rsid w:val="00C81809"/>
    <w:rsid w:val="00C819AB"/>
    <w:rsid w:val="00C822BE"/>
    <w:rsid w:val="00C826FE"/>
    <w:rsid w:val="00C82C69"/>
    <w:rsid w:val="00C84064"/>
    <w:rsid w:val="00C84769"/>
    <w:rsid w:val="00C85432"/>
    <w:rsid w:val="00C85644"/>
    <w:rsid w:val="00C8594B"/>
    <w:rsid w:val="00C86384"/>
    <w:rsid w:val="00C913DE"/>
    <w:rsid w:val="00C91404"/>
    <w:rsid w:val="00C9202F"/>
    <w:rsid w:val="00C92FD5"/>
    <w:rsid w:val="00C93620"/>
    <w:rsid w:val="00C937A2"/>
    <w:rsid w:val="00C93A23"/>
    <w:rsid w:val="00C93EA3"/>
    <w:rsid w:val="00C9419E"/>
    <w:rsid w:val="00C94CB9"/>
    <w:rsid w:val="00C95579"/>
    <w:rsid w:val="00C956CC"/>
    <w:rsid w:val="00C95860"/>
    <w:rsid w:val="00C96572"/>
    <w:rsid w:val="00C9681D"/>
    <w:rsid w:val="00C96DC4"/>
    <w:rsid w:val="00C9751F"/>
    <w:rsid w:val="00C979D6"/>
    <w:rsid w:val="00CA039E"/>
    <w:rsid w:val="00CA0456"/>
    <w:rsid w:val="00CA062F"/>
    <w:rsid w:val="00CA114E"/>
    <w:rsid w:val="00CA1BD3"/>
    <w:rsid w:val="00CA2218"/>
    <w:rsid w:val="00CA3D60"/>
    <w:rsid w:val="00CA43AA"/>
    <w:rsid w:val="00CA4AEE"/>
    <w:rsid w:val="00CA679D"/>
    <w:rsid w:val="00CA6AB9"/>
    <w:rsid w:val="00CA6F22"/>
    <w:rsid w:val="00CA7BFB"/>
    <w:rsid w:val="00CB02DD"/>
    <w:rsid w:val="00CB09ED"/>
    <w:rsid w:val="00CB1121"/>
    <w:rsid w:val="00CB1386"/>
    <w:rsid w:val="00CB1B11"/>
    <w:rsid w:val="00CB1EE2"/>
    <w:rsid w:val="00CB2BC7"/>
    <w:rsid w:val="00CB2FEC"/>
    <w:rsid w:val="00CB3C5F"/>
    <w:rsid w:val="00CB44DD"/>
    <w:rsid w:val="00CB46B5"/>
    <w:rsid w:val="00CB49D8"/>
    <w:rsid w:val="00CB4A59"/>
    <w:rsid w:val="00CB4B05"/>
    <w:rsid w:val="00CB55C3"/>
    <w:rsid w:val="00CB603F"/>
    <w:rsid w:val="00CB685C"/>
    <w:rsid w:val="00CB68C9"/>
    <w:rsid w:val="00CB7F01"/>
    <w:rsid w:val="00CC055B"/>
    <w:rsid w:val="00CC0DCF"/>
    <w:rsid w:val="00CC303F"/>
    <w:rsid w:val="00CC422C"/>
    <w:rsid w:val="00CC44A4"/>
    <w:rsid w:val="00CC4D57"/>
    <w:rsid w:val="00CC4F39"/>
    <w:rsid w:val="00CC5726"/>
    <w:rsid w:val="00CC5FFA"/>
    <w:rsid w:val="00CC6B8B"/>
    <w:rsid w:val="00CC6BD3"/>
    <w:rsid w:val="00CC76C2"/>
    <w:rsid w:val="00CC7A47"/>
    <w:rsid w:val="00CD02BD"/>
    <w:rsid w:val="00CD05AE"/>
    <w:rsid w:val="00CD120E"/>
    <w:rsid w:val="00CD13DF"/>
    <w:rsid w:val="00CD3561"/>
    <w:rsid w:val="00CD4788"/>
    <w:rsid w:val="00CD4855"/>
    <w:rsid w:val="00CD4EB2"/>
    <w:rsid w:val="00CD54BF"/>
    <w:rsid w:val="00CD5581"/>
    <w:rsid w:val="00CD5F5F"/>
    <w:rsid w:val="00CD60E5"/>
    <w:rsid w:val="00CD6220"/>
    <w:rsid w:val="00CD6821"/>
    <w:rsid w:val="00CD6FED"/>
    <w:rsid w:val="00CD723C"/>
    <w:rsid w:val="00CD7A09"/>
    <w:rsid w:val="00CD7E1B"/>
    <w:rsid w:val="00CE0AEC"/>
    <w:rsid w:val="00CE340B"/>
    <w:rsid w:val="00CE349A"/>
    <w:rsid w:val="00CE3706"/>
    <w:rsid w:val="00CE3A26"/>
    <w:rsid w:val="00CE3A55"/>
    <w:rsid w:val="00CE5C23"/>
    <w:rsid w:val="00CF0F00"/>
    <w:rsid w:val="00CF1C63"/>
    <w:rsid w:val="00CF2173"/>
    <w:rsid w:val="00CF29A8"/>
    <w:rsid w:val="00CF29AD"/>
    <w:rsid w:val="00CF33C1"/>
    <w:rsid w:val="00CF41FE"/>
    <w:rsid w:val="00CF428C"/>
    <w:rsid w:val="00CF4647"/>
    <w:rsid w:val="00CF48BB"/>
    <w:rsid w:val="00CF599F"/>
    <w:rsid w:val="00CF70BB"/>
    <w:rsid w:val="00CF781D"/>
    <w:rsid w:val="00D002F5"/>
    <w:rsid w:val="00D00FE5"/>
    <w:rsid w:val="00D01469"/>
    <w:rsid w:val="00D01584"/>
    <w:rsid w:val="00D04D95"/>
    <w:rsid w:val="00D069A2"/>
    <w:rsid w:val="00D06BEC"/>
    <w:rsid w:val="00D06C77"/>
    <w:rsid w:val="00D07662"/>
    <w:rsid w:val="00D07997"/>
    <w:rsid w:val="00D10A58"/>
    <w:rsid w:val="00D10CE6"/>
    <w:rsid w:val="00D11A41"/>
    <w:rsid w:val="00D11A49"/>
    <w:rsid w:val="00D11EBC"/>
    <w:rsid w:val="00D1216D"/>
    <w:rsid w:val="00D1295A"/>
    <w:rsid w:val="00D133A3"/>
    <w:rsid w:val="00D13645"/>
    <w:rsid w:val="00D136BE"/>
    <w:rsid w:val="00D144E7"/>
    <w:rsid w:val="00D14D98"/>
    <w:rsid w:val="00D16431"/>
    <w:rsid w:val="00D171E5"/>
    <w:rsid w:val="00D17269"/>
    <w:rsid w:val="00D2074A"/>
    <w:rsid w:val="00D20F2A"/>
    <w:rsid w:val="00D219A8"/>
    <w:rsid w:val="00D219CD"/>
    <w:rsid w:val="00D23AFA"/>
    <w:rsid w:val="00D24C2E"/>
    <w:rsid w:val="00D27311"/>
    <w:rsid w:val="00D27505"/>
    <w:rsid w:val="00D27579"/>
    <w:rsid w:val="00D27659"/>
    <w:rsid w:val="00D2781B"/>
    <w:rsid w:val="00D3004D"/>
    <w:rsid w:val="00D30653"/>
    <w:rsid w:val="00D31166"/>
    <w:rsid w:val="00D31446"/>
    <w:rsid w:val="00D317D5"/>
    <w:rsid w:val="00D31BFA"/>
    <w:rsid w:val="00D31F2A"/>
    <w:rsid w:val="00D32043"/>
    <w:rsid w:val="00D322C0"/>
    <w:rsid w:val="00D33465"/>
    <w:rsid w:val="00D33AB8"/>
    <w:rsid w:val="00D35279"/>
    <w:rsid w:val="00D35FF9"/>
    <w:rsid w:val="00D36C8A"/>
    <w:rsid w:val="00D372A4"/>
    <w:rsid w:val="00D374C8"/>
    <w:rsid w:val="00D402E5"/>
    <w:rsid w:val="00D40760"/>
    <w:rsid w:val="00D415B6"/>
    <w:rsid w:val="00D415B9"/>
    <w:rsid w:val="00D4317F"/>
    <w:rsid w:val="00D4328B"/>
    <w:rsid w:val="00D4331D"/>
    <w:rsid w:val="00D435DC"/>
    <w:rsid w:val="00D440F1"/>
    <w:rsid w:val="00D4507A"/>
    <w:rsid w:val="00D45459"/>
    <w:rsid w:val="00D465FB"/>
    <w:rsid w:val="00D470C2"/>
    <w:rsid w:val="00D506E0"/>
    <w:rsid w:val="00D50712"/>
    <w:rsid w:val="00D515C2"/>
    <w:rsid w:val="00D5195E"/>
    <w:rsid w:val="00D5300C"/>
    <w:rsid w:val="00D54A7F"/>
    <w:rsid w:val="00D5539E"/>
    <w:rsid w:val="00D57CA0"/>
    <w:rsid w:val="00D602F6"/>
    <w:rsid w:val="00D61E62"/>
    <w:rsid w:val="00D6226E"/>
    <w:rsid w:val="00D622F9"/>
    <w:rsid w:val="00D62382"/>
    <w:rsid w:val="00D639ED"/>
    <w:rsid w:val="00D646D2"/>
    <w:rsid w:val="00D6494E"/>
    <w:rsid w:val="00D653EC"/>
    <w:rsid w:val="00D654BD"/>
    <w:rsid w:val="00D66493"/>
    <w:rsid w:val="00D67088"/>
    <w:rsid w:val="00D702AB"/>
    <w:rsid w:val="00D70816"/>
    <w:rsid w:val="00D70A40"/>
    <w:rsid w:val="00D70D6D"/>
    <w:rsid w:val="00D71722"/>
    <w:rsid w:val="00D71A3C"/>
    <w:rsid w:val="00D71F03"/>
    <w:rsid w:val="00D7265E"/>
    <w:rsid w:val="00D72D2C"/>
    <w:rsid w:val="00D72FCD"/>
    <w:rsid w:val="00D73A68"/>
    <w:rsid w:val="00D74711"/>
    <w:rsid w:val="00D75123"/>
    <w:rsid w:val="00D751C8"/>
    <w:rsid w:val="00D7526F"/>
    <w:rsid w:val="00D75661"/>
    <w:rsid w:val="00D75981"/>
    <w:rsid w:val="00D770DA"/>
    <w:rsid w:val="00D77931"/>
    <w:rsid w:val="00D77FB2"/>
    <w:rsid w:val="00D80414"/>
    <w:rsid w:val="00D80716"/>
    <w:rsid w:val="00D80726"/>
    <w:rsid w:val="00D80831"/>
    <w:rsid w:val="00D80B50"/>
    <w:rsid w:val="00D822C0"/>
    <w:rsid w:val="00D833DF"/>
    <w:rsid w:val="00D83924"/>
    <w:rsid w:val="00D840D1"/>
    <w:rsid w:val="00D843B8"/>
    <w:rsid w:val="00D8470B"/>
    <w:rsid w:val="00D8530B"/>
    <w:rsid w:val="00D866DA"/>
    <w:rsid w:val="00D86CA0"/>
    <w:rsid w:val="00D86FB4"/>
    <w:rsid w:val="00D87064"/>
    <w:rsid w:val="00D87AEC"/>
    <w:rsid w:val="00D907A8"/>
    <w:rsid w:val="00D91B1A"/>
    <w:rsid w:val="00D922F1"/>
    <w:rsid w:val="00D932DD"/>
    <w:rsid w:val="00D9390F"/>
    <w:rsid w:val="00D93AB4"/>
    <w:rsid w:val="00D93BE2"/>
    <w:rsid w:val="00D93BF4"/>
    <w:rsid w:val="00D95744"/>
    <w:rsid w:val="00D957A6"/>
    <w:rsid w:val="00D9589D"/>
    <w:rsid w:val="00D97AD4"/>
    <w:rsid w:val="00D97FD9"/>
    <w:rsid w:val="00DA0160"/>
    <w:rsid w:val="00DA049F"/>
    <w:rsid w:val="00DA056A"/>
    <w:rsid w:val="00DA0B30"/>
    <w:rsid w:val="00DA0C10"/>
    <w:rsid w:val="00DA0DF7"/>
    <w:rsid w:val="00DA2D0D"/>
    <w:rsid w:val="00DA2F7A"/>
    <w:rsid w:val="00DA336E"/>
    <w:rsid w:val="00DA3E45"/>
    <w:rsid w:val="00DA43AD"/>
    <w:rsid w:val="00DA6BC9"/>
    <w:rsid w:val="00DB0498"/>
    <w:rsid w:val="00DB0D16"/>
    <w:rsid w:val="00DB1037"/>
    <w:rsid w:val="00DB147F"/>
    <w:rsid w:val="00DB2053"/>
    <w:rsid w:val="00DB29A4"/>
    <w:rsid w:val="00DB310D"/>
    <w:rsid w:val="00DB3D6E"/>
    <w:rsid w:val="00DB41B3"/>
    <w:rsid w:val="00DB4384"/>
    <w:rsid w:val="00DB4CFF"/>
    <w:rsid w:val="00DB5548"/>
    <w:rsid w:val="00DB5AE7"/>
    <w:rsid w:val="00DB6333"/>
    <w:rsid w:val="00DB6BD1"/>
    <w:rsid w:val="00DB7447"/>
    <w:rsid w:val="00DB74C4"/>
    <w:rsid w:val="00DB7744"/>
    <w:rsid w:val="00DB77D9"/>
    <w:rsid w:val="00DB77EC"/>
    <w:rsid w:val="00DB788B"/>
    <w:rsid w:val="00DC09DF"/>
    <w:rsid w:val="00DC105B"/>
    <w:rsid w:val="00DC2790"/>
    <w:rsid w:val="00DC29F5"/>
    <w:rsid w:val="00DC49DC"/>
    <w:rsid w:val="00DC4BFF"/>
    <w:rsid w:val="00DC7C0F"/>
    <w:rsid w:val="00DC7E78"/>
    <w:rsid w:val="00DD0D43"/>
    <w:rsid w:val="00DD1AB0"/>
    <w:rsid w:val="00DD30E2"/>
    <w:rsid w:val="00DD312A"/>
    <w:rsid w:val="00DD362A"/>
    <w:rsid w:val="00DD54D8"/>
    <w:rsid w:val="00DD693B"/>
    <w:rsid w:val="00DD6F0D"/>
    <w:rsid w:val="00DD6FE6"/>
    <w:rsid w:val="00DE0637"/>
    <w:rsid w:val="00DE06CB"/>
    <w:rsid w:val="00DE0EAC"/>
    <w:rsid w:val="00DE18E7"/>
    <w:rsid w:val="00DE32FC"/>
    <w:rsid w:val="00DE3B06"/>
    <w:rsid w:val="00DE49A3"/>
    <w:rsid w:val="00DE5686"/>
    <w:rsid w:val="00DE59C4"/>
    <w:rsid w:val="00DE6340"/>
    <w:rsid w:val="00DE67D4"/>
    <w:rsid w:val="00DE7FA2"/>
    <w:rsid w:val="00DF15DB"/>
    <w:rsid w:val="00DF24D0"/>
    <w:rsid w:val="00DF267F"/>
    <w:rsid w:val="00DF356D"/>
    <w:rsid w:val="00DF3BD8"/>
    <w:rsid w:val="00DF4EC6"/>
    <w:rsid w:val="00DF6830"/>
    <w:rsid w:val="00DF68E3"/>
    <w:rsid w:val="00DF6F52"/>
    <w:rsid w:val="00DF7269"/>
    <w:rsid w:val="00DF77EE"/>
    <w:rsid w:val="00DF7DE8"/>
    <w:rsid w:val="00DF7E90"/>
    <w:rsid w:val="00E002DA"/>
    <w:rsid w:val="00E0191B"/>
    <w:rsid w:val="00E033C8"/>
    <w:rsid w:val="00E034F6"/>
    <w:rsid w:val="00E039AD"/>
    <w:rsid w:val="00E04465"/>
    <w:rsid w:val="00E04BB0"/>
    <w:rsid w:val="00E04C47"/>
    <w:rsid w:val="00E057BE"/>
    <w:rsid w:val="00E05AF0"/>
    <w:rsid w:val="00E05E0C"/>
    <w:rsid w:val="00E0615C"/>
    <w:rsid w:val="00E07079"/>
    <w:rsid w:val="00E07A9C"/>
    <w:rsid w:val="00E113D1"/>
    <w:rsid w:val="00E1236E"/>
    <w:rsid w:val="00E127F4"/>
    <w:rsid w:val="00E12873"/>
    <w:rsid w:val="00E12DDC"/>
    <w:rsid w:val="00E1353B"/>
    <w:rsid w:val="00E13847"/>
    <w:rsid w:val="00E14CB8"/>
    <w:rsid w:val="00E1578F"/>
    <w:rsid w:val="00E15B94"/>
    <w:rsid w:val="00E163FB"/>
    <w:rsid w:val="00E17F00"/>
    <w:rsid w:val="00E20319"/>
    <w:rsid w:val="00E2128A"/>
    <w:rsid w:val="00E22B54"/>
    <w:rsid w:val="00E22D01"/>
    <w:rsid w:val="00E246CA"/>
    <w:rsid w:val="00E24823"/>
    <w:rsid w:val="00E2555B"/>
    <w:rsid w:val="00E2712A"/>
    <w:rsid w:val="00E278B5"/>
    <w:rsid w:val="00E30722"/>
    <w:rsid w:val="00E3076A"/>
    <w:rsid w:val="00E30C35"/>
    <w:rsid w:val="00E32082"/>
    <w:rsid w:val="00E326DE"/>
    <w:rsid w:val="00E3274A"/>
    <w:rsid w:val="00E32E90"/>
    <w:rsid w:val="00E32F60"/>
    <w:rsid w:val="00E33FBA"/>
    <w:rsid w:val="00E3400D"/>
    <w:rsid w:val="00E34547"/>
    <w:rsid w:val="00E35966"/>
    <w:rsid w:val="00E3642B"/>
    <w:rsid w:val="00E3645F"/>
    <w:rsid w:val="00E37570"/>
    <w:rsid w:val="00E40C4C"/>
    <w:rsid w:val="00E4103D"/>
    <w:rsid w:val="00E411AA"/>
    <w:rsid w:val="00E41829"/>
    <w:rsid w:val="00E418E8"/>
    <w:rsid w:val="00E4284C"/>
    <w:rsid w:val="00E42A5C"/>
    <w:rsid w:val="00E42A97"/>
    <w:rsid w:val="00E43CE6"/>
    <w:rsid w:val="00E44199"/>
    <w:rsid w:val="00E44F01"/>
    <w:rsid w:val="00E462A3"/>
    <w:rsid w:val="00E46570"/>
    <w:rsid w:val="00E46E0F"/>
    <w:rsid w:val="00E4705B"/>
    <w:rsid w:val="00E51326"/>
    <w:rsid w:val="00E5157B"/>
    <w:rsid w:val="00E52364"/>
    <w:rsid w:val="00E523CE"/>
    <w:rsid w:val="00E52ADD"/>
    <w:rsid w:val="00E538C8"/>
    <w:rsid w:val="00E539AD"/>
    <w:rsid w:val="00E54B55"/>
    <w:rsid w:val="00E55A17"/>
    <w:rsid w:val="00E564C8"/>
    <w:rsid w:val="00E60846"/>
    <w:rsid w:val="00E608F2"/>
    <w:rsid w:val="00E60A54"/>
    <w:rsid w:val="00E623FA"/>
    <w:rsid w:val="00E62762"/>
    <w:rsid w:val="00E63DB3"/>
    <w:rsid w:val="00E6606C"/>
    <w:rsid w:val="00E66A72"/>
    <w:rsid w:val="00E66DB3"/>
    <w:rsid w:val="00E67B67"/>
    <w:rsid w:val="00E71154"/>
    <w:rsid w:val="00E715E6"/>
    <w:rsid w:val="00E71ACD"/>
    <w:rsid w:val="00E73F45"/>
    <w:rsid w:val="00E7699E"/>
    <w:rsid w:val="00E76B3A"/>
    <w:rsid w:val="00E77004"/>
    <w:rsid w:val="00E77023"/>
    <w:rsid w:val="00E772AF"/>
    <w:rsid w:val="00E80660"/>
    <w:rsid w:val="00E808A2"/>
    <w:rsid w:val="00E80BC3"/>
    <w:rsid w:val="00E80DED"/>
    <w:rsid w:val="00E81182"/>
    <w:rsid w:val="00E8124B"/>
    <w:rsid w:val="00E81AAB"/>
    <w:rsid w:val="00E81B5C"/>
    <w:rsid w:val="00E825AC"/>
    <w:rsid w:val="00E82D36"/>
    <w:rsid w:val="00E8301E"/>
    <w:rsid w:val="00E840F7"/>
    <w:rsid w:val="00E841B4"/>
    <w:rsid w:val="00E8481F"/>
    <w:rsid w:val="00E84F7E"/>
    <w:rsid w:val="00E85BAD"/>
    <w:rsid w:val="00E878CA"/>
    <w:rsid w:val="00E90F30"/>
    <w:rsid w:val="00E910C3"/>
    <w:rsid w:val="00E929E0"/>
    <w:rsid w:val="00E92B0D"/>
    <w:rsid w:val="00E92DF4"/>
    <w:rsid w:val="00E92EF6"/>
    <w:rsid w:val="00E94C31"/>
    <w:rsid w:val="00E964C5"/>
    <w:rsid w:val="00E96DF9"/>
    <w:rsid w:val="00EA0F8C"/>
    <w:rsid w:val="00EA13BA"/>
    <w:rsid w:val="00EA1F98"/>
    <w:rsid w:val="00EA2ABE"/>
    <w:rsid w:val="00EA2FE9"/>
    <w:rsid w:val="00EA3340"/>
    <w:rsid w:val="00EA39F0"/>
    <w:rsid w:val="00EA3D0B"/>
    <w:rsid w:val="00EA41AC"/>
    <w:rsid w:val="00EA47DA"/>
    <w:rsid w:val="00EA5F2C"/>
    <w:rsid w:val="00EA6D1E"/>
    <w:rsid w:val="00EB0A18"/>
    <w:rsid w:val="00EB1975"/>
    <w:rsid w:val="00EB1AF3"/>
    <w:rsid w:val="00EB2549"/>
    <w:rsid w:val="00EB2D52"/>
    <w:rsid w:val="00EB48BE"/>
    <w:rsid w:val="00EB4FFB"/>
    <w:rsid w:val="00EB513D"/>
    <w:rsid w:val="00EB53B5"/>
    <w:rsid w:val="00EB6EF8"/>
    <w:rsid w:val="00EB6FAE"/>
    <w:rsid w:val="00EB7FCC"/>
    <w:rsid w:val="00EC01AE"/>
    <w:rsid w:val="00EC1B25"/>
    <w:rsid w:val="00EC2108"/>
    <w:rsid w:val="00EC2567"/>
    <w:rsid w:val="00EC2A96"/>
    <w:rsid w:val="00EC2C7B"/>
    <w:rsid w:val="00EC2F18"/>
    <w:rsid w:val="00EC40AA"/>
    <w:rsid w:val="00EC469A"/>
    <w:rsid w:val="00EC50A7"/>
    <w:rsid w:val="00EC58BF"/>
    <w:rsid w:val="00EC6905"/>
    <w:rsid w:val="00EC69D0"/>
    <w:rsid w:val="00EC6F91"/>
    <w:rsid w:val="00EC7431"/>
    <w:rsid w:val="00EC7556"/>
    <w:rsid w:val="00EC7FEE"/>
    <w:rsid w:val="00ED0825"/>
    <w:rsid w:val="00ED0883"/>
    <w:rsid w:val="00ED177E"/>
    <w:rsid w:val="00ED1A39"/>
    <w:rsid w:val="00ED1D27"/>
    <w:rsid w:val="00ED1F93"/>
    <w:rsid w:val="00ED2A6F"/>
    <w:rsid w:val="00ED2CEB"/>
    <w:rsid w:val="00ED31BD"/>
    <w:rsid w:val="00ED38F4"/>
    <w:rsid w:val="00ED48D7"/>
    <w:rsid w:val="00ED4FEF"/>
    <w:rsid w:val="00EE0309"/>
    <w:rsid w:val="00EE1BC7"/>
    <w:rsid w:val="00EE344B"/>
    <w:rsid w:val="00EE3AA1"/>
    <w:rsid w:val="00EE4D39"/>
    <w:rsid w:val="00EE74B6"/>
    <w:rsid w:val="00EE7B30"/>
    <w:rsid w:val="00EF0977"/>
    <w:rsid w:val="00EF0B11"/>
    <w:rsid w:val="00EF1022"/>
    <w:rsid w:val="00EF397D"/>
    <w:rsid w:val="00EF3D2C"/>
    <w:rsid w:val="00EF4267"/>
    <w:rsid w:val="00EF4B71"/>
    <w:rsid w:val="00EF4C48"/>
    <w:rsid w:val="00EF5986"/>
    <w:rsid w:val="00EF5E98"/>
    <w:rsid w:val="00EF5ED7"/>
    <w:rsid w:val="00EF7236"/>
    <w:rsid w:val="00EF7B58"/>
    <w:rsid w:val="00F0106D"/>
    <w:rsid w:val="00F01B37"/>
    <w:rsid w:val="00F02C63"/>
    <w:rsid w:val="00F02E00"/>
    <w:rsid w:val="00F05D11"/>
    <w:rsid w:val="00F06235"/>
    <w:rsid w:val="00F06270"/>
    <w:rsid w:val="00F0627F"/>
    <w:rsid w:val="00F06C18"/>
    <w:rsid w:val="00F110BF"/>
    <w:rsid w:val="00F12EF6"/>
    <w:rsid w:val="00F135EF"/>
    <w:rsid w:val="00F13790"/>
    <w:rsid w:val="00F13830"/>
    <w:rsid w:val="00F13922"/>
    <w:rsid w:val="00F141FD"/>
    <w:rsid w:val="00F15212"/>
    <w:rsid w:val="00F16175"/>
    <w:rsid w:val="00F17502"/>
    <w:rsid w:val="00F178B6"/>
    <w:rsid w:val="00F21B16"/>
    <w:rsid w:val="00F21C26"/>
    <w:rsid w:val="00F2287D"/>
    <w:rsid w:val="00F23097"/>
    <w:rsid w:val="00F23491"/>
    <w:rsid w:val="00F235B1"/>
    <w:rsid w:val="00F243B1"/>
    <w:rsid w:val="00F24741"/>
    <w:rsid w:val="00F247D1"/>
    <w:rsid w:val="00F24CF6"/>
    <w:rsid w:val="00F24E97"/>
    <w:rsid w:val="00F24F4B"/>
    <w:rsid w:val="00F25504"/>
    <w:rsid w:val="00F266FF"/>
    <w:rsid w:val="00F26DC7"/>
    <w:rsid w:val="00F31029"/>
    <w:rsid w:val="00F31775"/>
    <w:rsid w:val="00F33CD9"/>
    <w:rsid w:val="00F345E9"/>
    <w:rsid w:val="00F34821"/>
    <w:rsid w:val="00F34945"/>
    <w:rsid w:val="00F35ACD"/>
    <w:rsid w:val="00F362D8"/>
    <w:rsid w:val="00F36A9F"/>
    <w:rsid w:val="00F36C6B"/>
    <w:rsid w:val="00F36CAF"/>
    <w:rsid w:val="00F37607"/>
    <w:rsid w:val="00F400C1"/>
    <w:rsid w:val="00F425C1"/>
    <w:rsid w:val="00F42CFF"/>
    <w:rsid w:val="00F42DE2"/>
    <w:rsid w:val="00F42EB9"/>
    <w:rsid w:val="00F43C31"/>
    <w:rsid w:val="00F43F8A"/>
    <w:rsid w:val="00F4415C"/>
    <w:rsid w:val="00F44EFD"/>
    <w:rsid w:val="00F453FC"/>
    <w:rsid w:val="00F4686F"/>
    <w:rsid w:val="00F46A1B"/>
    <w:rsid w:val="00F46E0F"/>
    <w:rsid w:val="00F5091C"/>
    <w:rsid w:val="00F50EF2"/>
    <w:rsid w:val="00F52160"/>
    <w:rsid w:val="00F54562"/>
    <w:rsid w:val="00F55067"/>
    <w:rsid w:val="00F551C1"/>
    <w:rsid w:val="00F55893"/>
    <w:rsid w:val="00F55949"/>
    <w:rsid w:val="00F56937"/>
    <w:rsid w:val="00F56C0F"/>
    <w:rsid w:val="00F56D60"/>
    <w:rsid w:val="00F56D7B"/>
    <w:rsid w:val="00F57C05"/>
    <w:rsid w:val="00F57CD3"/>
    <w:rsid w:val="00F60B93"/>
    <w:rsid w:val="00F60C13"/>
    <w:rsid w:val="00F61812"/>
    <w:rsid w:val="00F61868"/>
    <w:rsid w:val="00F61AC6"/>
    <w:rsid w:val="00F620CE"/>
    <w:rsid w:val="00F624C1"/>
    <w:rsid w:val="00F62EDB"/>
    <w:rsid w:val="00F62FA8"/>
    <w:rsid w:val="00F63CA3"/>
    <w:rsid w:val="00F6422A"/>
    <w:rsid w:val="00F6432A"/>
    <w:rsid w:val="00F647F5"/>
    <w:rsid w:val="00F65501"/>
    <w:rsid w:val="00F66A71"/>
    <w:rsid w:val="00F66D1D"/>
    <w:rsid w:val="00F67305"/>
    <w:rsid w:val="00F6761D"/>
    <w:rsid w:val="00F701DF"/>
    <w:rsid w:val="00F7095E"/>
    <w:rsid w:val="00F70ED7"/>
    <w:rsid w:val="00F713A6"/>
    <w:rsid w:val="00F73962"/>
    <w:rsid w:val="00F74144"/>
    <w:rsid w:val="00F7415C"/>
    <w:rsid w:val="00F754EB"/>
    <w:rsid w:val="00F7570C"/>
    <w:rsid w:val="00F75C2A"/>
    <w:rsid w:val="00F75E80"/>
    <w:rsid w:val="00F769FA"/>
    <w:rsid w:val="00F76F17"/>
    <w:rsid w:val="00F80470"/>
    <w:rsid w:val="00F804E6"/>
    <w:rsid w:val="00F80D8C"/>
    <w:rsid w:val="00F8108C"/>
    <w:rsid w:val="00F812DA"/>
    <w:rsid w:val="00F81373"/>
    <w:rsid w:val="00F81B32"/>
    <w:rsid w:val="00F81D29"/>
    <w:rsid w:val="00F81DC6"/>
    <w:rsid w:val="00F8273F"/>
    <w:rsid w:val="00F8375F"/>
    <w:rsid w:val="00F84A76"/>
    <w:rsid w:val="00F84B4F"/>
    <w:rsid w:val="00F85B20"/>
    <w:rsid w:val="00F864B1"/>
    <w:rsid w:val="00F866D8"/>
    <w:rsid w:val="00F86D56"/>
    <w:rsid w:val="00F87DD6"/>
    <w:rsid w:val="00F87FA3"/>
    <w:rsid w:val="00F92749"/>
    <w:rsid w:val="00F927E3"/>
    <w:rsid w:val="00F92928"/>
    <w:rsid w:val="00F92DD9"/>
    <w:rsid w:val="00F92F37"/>
    <w:rsid w:val="00F92FBF"/>
    <w:rsid w:val="00F93508"/>
    <w:rsid w:val="00F93E4D"/>
    <w:rsid w:val="00F946D8"/>
    <w:rsid w:val="00F96DA9"/>
    <w:rsid w:val="00F97118"/>
    <w:rsid w:val="00FA0013"/>
    <w:rsid w:val="00FA0560"/>
    <w:rsid w:val="00FA1473"/>
    <w:rsid w:val="00FA2248"/>
    <w:rsid w:val="00FA2B04"/>
    <w:rsid w:val="00FA52E4"/>
    <w:rsid w:val="00FA666D"/>
    <w:rsid w:val="00FA7009"/>
    <w:rsid w:val="00FA7884"/>
    <w:rsid w:val="00FB0BBC"/>
    <w:rsid w:val="00FB1DEE"/>
    <w:rsid w:val="00FB3673"/>
    <w:rsid w:val="00FB636A"/>
    <w:rsid w:val="00FB76B9"/>
    <w:rsid w:val="00FB796A"/>
    <w:rsid w:val="00FC0190"/>
    <w:rsid w:val="00FC1B8A"/>
    <w:rsid w:val="00FC1DB5"/>
    <w:rsid w:val="00FC2064"/>
    <w:rsid w:val="00FC4E47"/>
    <w:rsid w:val="00FC52BA"/>
    <w:rsid w:val="00FC6186"/>
    <w:rsid w:val="00FC6203"/>
    <w:rsid w:val="00FC634D"/>
    <w:rsid w:val="00FC6641"/>
    <w:rsid w:val="00FC6ED8"/>
    <w:rsid w:val="00FC6F30"/>
    <w:rsid w:val="00FC7B0B"/>
    <w:rsid w:val="00FD016C"/>
    <w:rsid w:val="00FD2A02"/>
    <w:rsid w:val="00FD3280"/>
    <w:rsid w:val="00FD3BCB"/>
    <w:rsid w:val="00FD3F5F"/>
    <w:rsid w:val="00FD47E7"/>
    <w:rsid w:val="00FD4C9E"/>
    <w:rsid w:val="00FD4F27"/>
    <w:rsid w:val="00FD528F"/>
    <w:rsid w:val="00FD5FC7"/>
    <w:rsid w:val="00FD674F"/>
    <w:rsid w:val="00FE0FAA"/>
    <w:rsid w:val="00FE182D"/>
    <w:rsid w:val="00FE1CB5"/>
    <w:rsid w:val="00FE26A3"/>
    <w:rsid w:val="00FE2E9E"/>
    <w:rsid w:val="00FE3779"/>
    <w:rsid w:val="00FE37D5"/>
    <w:rsid w:val="00FE4075"/>
    <w:rsid w:val="00FE4777"/>
    <w:rsid w:val="00FE4978"/>
    <w:rsid w:val="00FE5FD2"/>
    <w:rsid w:val="00FE6054"/>
    <w:rsid w:val="00FE62F6"/>
    <w:rsid w:val="00FE6D25"/>
    <w:rsid w:val="00FE6DED"/>
    <w:rsid w:val="00FE726E"/>
    <w:rsid w:val="00FE75BE"/>
    <w:rsid w:val="00FE7D9E"/>
    <w:rsid w:val="00FF0163"/>
    <w:rsid w:val="00FF0C22"/>
    <w:rsid w:val="00FF152C"/>
    <w:rsid w:val="00FF16B2"/>
    <w:rsid w:val="00FF1A2C"/>
    <w:rsid w:val="00FF2A82"/>
    <w:rsid w:val="00FF2F36"/>
    <w:rsid w:val="00FF43D0"/>
    <w:rsid w:val="00FF48AB"/>
    <w:rsid w:val="00FF4ADB"/>
    <w:rsid w:val="00FF55EB"/>
    <w:rsid w:val="00FF612E"/>
    <w:rsid w:val="00FF62ED"/>
    <w:rsid w:val="00FF7600"/>
    <w:rsid w:val="00FF7EF9"/>
    <w:rsid w:val="00FF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B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47B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090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47BB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E090C"/>
    <w:rPr>
      <w:rFonts w:ascii="Cambria" w:hAnsi="Cambria" w:cs="Times New Roman"/>
      <w:b/>
      <w:color w:val="4F81BD"/>
      <w:sz w:val="26"/>
      <w:lang w:eastAsia="ru-RU"/>
    </w:rPr>
  </w:style>
  <w:style w:type="table" w:styleId="TableGrid">
    <w:name w:val="Table Grid"/>
    <w:basedOn w:val="TableNormal"/>
    <w:uiPriority w:val="99"/>
    <w:rsid w:val="009A47B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9A47BB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A47BB"/>
    <w:rPr>
      <w:rFonts w:ascii="Times New Roman" w:hAnsi="Times New Roman" w:cs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rsid w:val="009A47BB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9A47B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A47BB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9A47B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47BB"/>
    <w:rPr>
      <w:rFonts w:ascii="Times New Roman" w:hAnsi="Times New Roman" w:cs="Times New Roman"/>
      <w:sz w:val="24"/>
      <w:lang w:eastAsia="ru-RU"/>
    </w:rPr>
  </w:style>
  <w:style w:type="character" w:styleId="Hyperlink">
    <w:name w:val="Hyperlink"/>
    <w:basedOn w:val="DefaultParagraphFont"/>
    <w:uiPriority w:val="99"/>
    <w:rsid w:val="009A47B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A47BB"/>
    <w:pPr>
      <w:spacing w:before="100" w:beforeAutospacing="1" w:after="100" w:afterAutospacing="1"/>
    </w:pPr>
  </w:style>
  <w:style w:type="paragraph" w:styleId="Title">
    <w:name w:val="Title"/>
    <w:basedOn w:val="Normal"/>
    <w:next w:val="Normal"/>
    <w:link w:val="TitleChar"/>
    <w:uiPriority w:val="99"/>
    <w:qFormat/>
    <w:rsid w:val="009A47BB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9A47BB"/>
    <w:rPr>
      <w:rFonts w:ascii="Cambria" w:hAnsi="Cambria" w:cs="Times New Roman"/>
      <w:color w:val="17365D"/>
      <w:spacing w:val="5"/>
      <w:kern w:val="28"/>
      <w:sz w:val="52"/>
      <w:lang w:eastAsia="ru-RU"/>
    </w:rPr>
  </w:style>
  <w:style w:type="paragraph" w:styleId="ListParagraph">
    <w:name w:val="List Paragraph"/>
    <w:basedOn w:val="Normal"/>
    <w:uiPriority w:val="99"/>
    <w:qFormat/>
    <w:rsid w:val="00013C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42958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2958"/>
    <w:rPr>
      <w:rFonts w:ascii="Tahoma" w:hAnsi="Tahoma" w:cs="Times New Roman"/>
      <w:sz w:val="16"/>
      <w:lang w:eastAsia="ru-RU"/>
    </w:rPr>
  </w:style>
  <w:style w:type="paragraph" w:styleId="NoSpacing">
    <w:name w:val="No Spacing"/>
    <w:uiPriority w:val="99"/>
    <w:qFormat/>
    <w:rsid w:val="009E09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61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9277</TotalTime>
  <Pages>35</Pages>
  <Words>7424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danceva</cp:lastModifiedBy>
  <cp:revision>1418</cp:revision>
  <cp:lastPrinted>2016-02-26T12:38:00Z</cp:lastPrinted>
  <dcterms:created xsi:type="dcterms:W3CDTF">2018-02-05T14:20:00Z</dcterms:created>
  <dcterms:modified xsi:type="dcterms:W3CDTF">2022-04-26T13:56:00Z</dcterms:modified>
</cp:coreProperties>
</file>